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1FB08243"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460344">
        <w:rPr>
          <w:rFonts w:cs="Arial"/>
          <w:b/>
          <w:noProof/>
          <w:sz w:val="24"/>
        </w:rPr>
        <w:t>16</w:t>
      </w:r>
      <w:r w:rsidR="00650AB8">
        <w:rPr>
          <w:rFonts w:cs="Arial"/>
          <w:b/>
          <w:noProof/>
          <w:sz w:val="24"/>
        </w:rPr>
        <w:t>1</w:t>
      </w:r>
      <w:r w:rsidR="00423C56" w:rsidRPr="009F2047">
        <w:rPr>
          <w:b/>
          <w:i/>
          <w:noProof/>
          <w:sz w:val="28"/>
        </w:rPr>
        <w:tab/>
      </w:r>
      <w:r w:rsidR="005254EA" w:rsidRPr="005254EA">
        <w:rPr>
          <w:rFonts w:cs="Arial"/>
          <w:b/>
          <w:noProof/>
          <w:sz w:val="24"/>
        </w:rPr>
        <w:t>S2-240</w:t>
      </w:r>
      <w:r w:rsidR="008C5EF2">
        <w:rPr>
          <w:rFonts w:cs="Arial"/>
          <w:b/>
          <w:noProof/>
          <w:sz w:val="24"/>
        </w:rPr>
        <w:t>2775</w:t>
      </w:r>
    </w:p>
    <w:p w14:paraId="60FBAA85" w14:textId="7F1807DB" w:rsidR="00423C56" w:rsidRPr="009F2047" w:rsidRDefault="00650AB8" w:rsidP="00423C56">
      <w:pPr>
        <w:pStyle w:val="CRCoverPage"/>
        <w:tabs>
          <w:tab w:val="right" w:pos="9639"/>
        </w:tabs>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w:t>
      </w:r>
      <w:r w:rsidR="0065225E">
        <w:rPr>
          <w:rFonts w:cs="Arial"/>
          <w:b/>
          <w:i/>
          <w:iCs/>
          <w:noProof/>
          <w:color w:val="0000FF"/>
          <w:szCs w:val="16"/>
        </w:rPr>
        <w:t>0844</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6E9AD3E2"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C1319F">
              <w:rPr>
                <w:rFonts w:ascii="Arial" w:hAnsi="Arial" w:cs="Arial"/>
                <w:b/>
                <w:noProof/>
                <w:sz w:val="28"/>
                <w:lang w:val="en-US"/>
              </w:rPr>
              <w:t>401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77777777" w:rsidR="00D54FA1" w:rsidRPr="00D54FA1" w:rsidRDefault="002A72ED" w:rsidP="005F7062">
            <w:pPr>
              <w:spacing w:after="0"/>
              <w:jc w:val="right"/>
              <w:rPr>
                <w:rFonts w:ascii="Arial" w:hAnsi="Arial" w:cs="Arial"/>
                <w:noProof/>
                <w:lang w:val="en-US"/>
              </w:rPr>
            </w:pPr>
            <w:r w:rsidRPr="001D4914">
              <w:rPr>
                <w:rFonts w:ascii="Arial" w:hAnsi="Arial" w:cs="Arial"/>
                <w:b/>
                <w:noProof/>
                <w:sz w:val="28"/>
                <w:highlight w:val="green"/>
                <w:lang w:val="en-US"/>
              </w:rPr>
              <w:t>XXXX</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7777777" w:rsidR="00D54FA1" w:rsidRPr="00D54FA1" w:rsidRDefault="00D54FA1" w:rsidP="00D54FA1">
            <w:pPr>
              <w:spacing w:after="0"/>
              <w:jc w:val="center"/>
              <w:rPr>
                <w:rFonts w:ascii="Arial" w:hAnsi="Arial" w:cs="Arial"/>
                <w:b/>
                <w:noProof/>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6932B067" w:rsidR="00D54FA1" w:rsidRPr="001D4914" w:rsidRDefault="00C1319F" w:rsidP="00D54FA1">
            <w:pPr>
              <w:spacing w:after="0"/>
              <w:jc w:val="center"/>
              <w:rPr>
                <w:rFonts w:ascii="Arial" w:hAnsi="Arial" w:cs="Arial"/>
                <w:b/>
                <w:noProof/>
                <w:sz w:val="28"/>
                <w:lang w:val="en-US"/>
              </w:rPr>
            </w:pPr>
            <w:r w:rsidRPr="001D4914">
              <w:rPr>
                <w:rFonts w:ascii="Arial" w:hAnsi="Arial" w:cs="Arial"/>
                <w:b/>
                <w:noProof/>
                <w:sz w:val="28"/>
                <w:lang w:val="en-US"/>
              </w:rPr>
              <w:t>18.</w:t>
            </w:r>
            <w:r w:rsidR="00C3688A">
              <w:rPr>
                <w:rFonts w:ascii="Arial" w:hAnsi="Arial" w:cs="Arial"/>
                <w:b/>
                <w:noProof/>
                <w:sz w:val="28"/>
                <w:lang w:val="en-US"/>
              </w:rPr>
              <w:t>4</w:t>
            </w:r>
            <w:r w:rsidRPr="001D4914">
              <w:rPr>
                <w:rFonts w:ascii="Arial" w:hAnsi="Arial" w:cs="Arial"/>
                <w:b/>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79CBBC3"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2DBEBA6"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C1319F">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C1319F">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738BF644" w:rsidR="00D54FA1" w:rsidRPr="00D54FA1" w:rsidRDefault="00C1319F" w:rsidP="00D54FA1">
            <w:pPr>
              <w:spacing w:after="0"/>
              <w:ind w:left="100"/>
              <w:rPr>
                <w:rFonts w:ascii="Arial" w:hAnsi="Arial" w:cs="Arial"/>
                <w:noProof/>
                <w:lang w:eastAsia="ko-KR"/>
              </w:rPr>
            </w:pPr>
            <w:r>
              <w:rPr>
                <w:rFonts w:ascii="Arial" w:hAnsi="Arial" w:cs="Arial"/>
                <w:noProof/>
                <w:lang w:eastAsia="ko-KR"/>
              </w:rPr>
              <w:t>S</w:t>
            </w:r>
            <w:r w:rsidRPr="00C1319F">
              <w:rPr>
                <w:rFonts w:ascii="Arial" w:hAnsi="Arial" w:cs="Arial"/>
                <w:noProof/>
                <w:lang w:eastAsia="ko-KR"/>
              </w:rPr>
              <w:t xml:space="preserve">ubscription control for </w:t>
            </w:r>
            <w:r w:rsidR="000E5B75">
              <w:rPr>
                <w:rFonts w:ascii="Arial" w:hAnsi="Arial" w:cs="Arial"/>
                <w:noProof/>
                <w:lang w:eastAsia="ko-KR"/>
              </w:rPr>
              <w:t xml:space="preserve">reference </w:t>
            </w:r>
            <w:r w:rsidRPr="00C1319F">
              <w:rPr>
                <w:rFonts w:ascii="Arial" w:hAnsi="Arial" w:cs="Arial"/>
                <w:noProof/>
                <w:lang w:eastAsia="ko-KR"/>
              </w:rPr>
              <w:t>time delivery in EPS</w:t>
            </w:r>
          </w:p>
        </w:tc>
      </w:tr>
      <w:tr w:rsidR="00D54FA1" w:rsidRPr="00D54FA1" w14:paraId="2AF1AD30" w14:textId="77777777" w:rsidTr="00C1319F">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C1319F">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6A07E79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127DD7" w:rsidRPr="00127DD7">
              <w:rPr>
                <w:rFonts w:ascii="Arial" w:hAnsi="Arial" w:cs="Arial"/>
                <w:lang w:val="en-US"/>
              </w:rPr>
              <w:t>, Vodafone</w:t>
            </w:r>
          </w:p>
        </w:tc>
      </w:tr>
      <w:tr w:rsidR="00D54FA1" w:rsidRPr="00D54FA1" w14:paraId="6A1FBAE2" w14:textId="77777777" w:rsidTr="00C1319F">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C1319F">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C1319F">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6A607DDC" w:rsidR="00D54FA1" w:rsidRPr="00D54FA1" w:rsidRDefault="00D27E8E" w:rsidP="00D54FA1">
            <w:pPr>
              <w:spacing w:after="0"/>
              <w:ind w:left="100"/>
              <w:rPr>
                <w:rFonts w:ascii="Arial" w:hAnsi="Arial" w:cs="Arial"/>
                <w:noProof/>
                <w:lang w:val="en-US"/>
              </w:rPr>
            </w:pPr>
            <w:r>
              <w:rPr>
                <w:rFonts w:ascii="Arial" w:hAnsi="Arial" w:cs="Arial"/>
                <w:noProof/>
                <w:lang w:val="en-US"/>
              </w:rPr>
              <w:t>TEI19</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4803A723"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C3688A">
              <w:rPr>
                <w:rFonts w:ascii="Arial" w:hAnsi="Arial" w:cs="Arial"/>
                <w:lang w:val="en-US"/>
              </w:rPr>
              <w:t>4</w:t>
            </w:r>
            <w:r w:rsidR="00C93D6D">
              <w:rPr>
                <w:rFonts w:ascii="Arial" w:hAnsi="Arial" w:cs="Arial"/>
                <w:lang w:val="en-US"/>
              </w:rPr>
              <w:t>-</w:t>
            </w:r>
            <w:r w:rsidR="00C3688A">
              <w:rPr>
                <w:rFonts w:ascii="Arial" w:hAnsi="Arial" w:cs="Arial"/>
                <w:lang w:val="en-US"/>
              </w:rPr>
              <w:t>01</w:t>
            </w:r>
            <w:r w:rsidR="00F6374F">
              <w:rPr>
                <w:rFonts w:ascii="Arial" w:hAnsi="Arial" w:cs="Arial"/>
                <w:lang w:val="en-US"/>
              </w:rPr>
              <w:t>-</w:t>
            </w:r>
            <w:r w:rsidR="00460344">
              <w:rPr>
                <w:rFonts w:ascii="Arial" w:hAnsi="Arial" w:cs="Arial"/>
                <w:lang w:val="en-US"/>
              </w:rPr>
              <w:t>1</w:t>
            </w:r>
            <w:r w:rsidR="00C3688A">
              <w:rPr>
                <w:rFonts w:ascii="Arial" w:hAnsi="Arial" w:cs="Arial"/>
                <w:lang w:val="en-US"/>
              </w:rPr>
              <w:t>2</w:t>
            </w:r>
          </w:p>
        </w:tc>
      </w:tr>
      <w:tr w:rsidR="00D54FA1" w:rsidRPr="00D54FA1" w14:paraId="631ADB1B" w14:textId="77777777" w:rsidTr="00C1319F">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C1319F">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693FCAF1" w:rsidR="00D54FA1" w:rsidRPr="00D54FA1" w:rsidRDefault="00C1319F" w:rsidP="00D54FA1">
            <w:pPr>
              <w:spacing w:after="0"/>
              <w:ind w:left="100" w:right="-609"/>
              <w:rPr>
                <w:rFonts w:ascii="Arial" w:hAnsi="Arial" w:cs="Arial"/>
                <w:b/>
                <w:noProof/>
                <w:lang w:val="en-US" w:eastAsia="ko-KR"/>
              </w:rPr>
            </w:pPr>
            <w:r>
              <w:rPr>
                <w:rFonts w:ascii="Arial" w:hAnsi="Arial" w:cs="Arial"/>
                <w:b/>
                <w:noProof/>
                <w:lang w:val="en-US" w:eastAsia="ko-KR"/>
              </w:rPr>
              <w:t>B</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368F1876"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C1319F">
              <w:rPr>
                <w:rFonts w:ascii="Arial" w:hAnsi="Arial" w:cs="Arial"/>
                <w:noProof/>
                <w:lang w:val="en-US"/>
              </w:rPr>
              <w:t>19</w:t>
            </w:r>
          </w:p>
        </w:tc>
      </w:tr>
      <w:tr w:rsidR="00D54FA1" w:rsidRPr="00D54FA1" w14:paraId="66CA9170" w14:textId="77777777" w:rsidTr="00C1319F">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C1319F">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C1319F">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3C1D7FA9" w14:textId="3B663ADC" w:rsidR="00237697" w:rsidRPr="00237697" w:rsidRDefault="00237697" w:rsidP="00237697">
            <w:pPr>
              <w:spacing w:after="0"/>
              <w:ind w:left="54"/>
              <w:rPr>
                <w:rFonts w:ascii="Arial" w:hAnsi="Arial" w:cs="Arial"/>
                <w:noProof/>
                <w:lang w:eastAsia="ko-KR"/>
              </w:rPr>
            </w:pPr>
            <w:r w:rsidRPr="00237697">
              <w:rPr>
                <w:rFonts w:ascii="Arial" w:hAnsi="Arial" w:cs="Arial"/>
                <w:noProof/>
                <w:lang w:eastAsia="ko-KR"/>
              </w:rPr>
              <w:t xml:space="preserve">Timing as a service refers to providing timing information to UEs as a monetizable operator service. Rel-18 enabled timing as a service for NR by introducing subscription control for timing </w:t>
            </w:r>
            <w:r w:rsidR="0077184A">
              <w:rPr>
                <w:rFonts w:ascii="Arial" w:hAnsi="Arial" w:cs="Arial"/>
                <w:noProof/>
                <w:lang w:eastAsia="ko-KR"/>
              </w:rPr>
              <w:t>distribution</w:t>
            </w:r>
            <w:r w:rsidRPr="00237697">
              <w:rPr>
                <w:rFonts w:ascii="Arial" w:hAnsi="Arial" w:cs="Arial"/>
                <w:noProof/>
                <w:lang w:eastAsia="ko-KR"/>
              </w:rPr>
              <w:t xml:space="preserve"> to individual UEs. This enables operators to control whether timing information is to be delivered to a particular UE.</w:t>
            </w:r>
          </w:p>
          <w:p w14:paraId="52B7419F" w14:textId="77777777" w:rsidR="00237697" w:rsidRPr="00237697" w:rsidRDefault="00237697" w:rsidP="00237697">
            <w:pPr>
              <w:spacing w:after="0"/>
              <w:ind w:left="54"/>
              <w:rPr>
                <w:rFonts w:ascii="Arial" w:hAnsi="Arial" w:cs="Arial"/>
                <w:noProof/>
                <w:lang w:eastAsia="ko-KR"/>
              </w:rPr>
            </w:pPr>
          </w:p>
          <w:p w14:paraId="5B5D58B0" w14:textId="77777777" w:rsidR="00237697" w:rsidRPr="00237697" w:rsidRDefault="00237697" w:rsidP="00237697">
            <w:pPr>
              <w:spacing w:after="0"/>
              <w:ind w:left="54"/>
              <w:rPr>
                <w:rFonts w:ascii="Arial" w:hAnsi="Arial" w:cs="Arial"/>
                <w:noProof/>
                <w:lang w:eastAsia="ko-KR"/>
              </w:rPr>
            </w:pPr>
            <w:r w:rsidRPr="00237697">
              <w:rPr>
                <w:rFonts w:ascii="Arial" w:hAnsi="Arial" w:cs="Arial"/>
                <w:noProof/>
                <w:lang w:eastAsia="ko-KR"/>
              </w:rPr>
              <w:t>Timing as a service is only supported for NR. This is an issue since NR coverage is still quite limited and may not be available in many areas for quite some time. This means that operators cannot offer timing as a service nation-wide but only in areas where NR connected to 5GC has been deployed, which limits opportunities for operators.</w:t>
            </w:r>
          </w:p>
          <w:p w14:paraId="27202F4E" w14:textId="77777777" w:rsidR="00237697" w:rsidRPr="00237697" w:rsidRDefault="00237697" w:rsidP="00237697">
            <w:pPr>
              <w:spacing w:after="0"/>
              <w:ind w:left="54"/>
              <w:rPr>
                <w:rFonts w:ascii="Arial" w:hAnsi="Arial" w:cs="Arial"/>
                <w:noProof/>
                <w:lang w:eastAsia="ko-KR"/>
              </w:rPr>
            </w:pPr>
          </w:p>
          <w:p w14:paraId="7930D29D" w14:textId="1FC17BA7" w:rsidR="00BC50D6" w:rsidRPr="0042541A" w:rsidRDefault="00237697" w:rsidP="00EB5A19">
            <w:pPr>
              <w:spacing w:after="0"/>
              <w:ind w:left="54"/>
              <w:rPr>
                <w:rFonts w:ascii="Arial" w:hAnsi="Arial" w:cs="Arial"/>
                <w:noProof/>
                <w:lang w:eastAsia="ko-KR"/>
              </w:rPr>
            </w:pPr>
            <w:r w:rsidRPr="00237697">
              <w:rPr>
                <w:rFonts w:ascii="Arial" w:hAnsi="Arial" w:cs="Arial"/>
                <w:noProof/>
                <w:lang w:eastAsia="ko-KR"/>
              </w:rPr>
              <w:t xml:space="preserve">Therefore, this </w:t>
            </w:r>
            <w:r w:rsidR="00EB5A19">
              <w:rPr>
                <w:rFonts w:ascii="Arial" w:hAnsi="Arial" w:cs="Arial"/>
                <w:noProof/>
                <w:lang w:eastAsia="ko-KR"/>
              </w:rPr>
              <w:t>CR</w:t>
            </w:r>
            <w:r w:rsidRPr="00237697">
              <w:rPr>
                <w:rFonts w:ascii="Arial" w:hAnsi="Arial" w:cs="Arial"/>
                <w:noProof/>
                <w:lang w:eastAsia="ko-KR"/>
              </w:rPr>
              <w:t xml:space="preserve"> enabl</w:t>
            </w:r>
            <w:r w:rsidR="00EB5A19">
              <w:rPr>
                <w:rFonts w:ascii="Arial" w:hAnsi="Arial" w:cs="Arial"/>
                <w:noProof/>
                <w:lang w:eastAsia="ko-KR"/>
              </w:rPr>
              <w:t>es</w:t>
            </w:r>
            <w:r w:rsidRPr="00237697">
              <w:rPr>
                <w:rFonts w:ascii="Arial" w:hAnsi="Arial" w:cs="Arial"/>
                <w:noProof/>
                <w:lang w:eastAsia="ko-KR"/>
              </w:rPr>
              <w:t xml:space="preserve"> reference time </w:t>
            </w:r>
            <w:r w:rsidR="0077184A">
              <w:rPr>
                <w:rFonts w:ascii="Arial" w:hAnsi="Arial" w:cs="Arial"/>
                <w:noProof/>
                <w:lang w:eastAsia="ko-KR"/>
              </w:rPr>
              <w:t>distribution</w:t>
            </w:r>
            <w:r w:rsidRPr="00237697">
              <w:rPr>
                <w:rFonts w:ascii="Arial" w:hAnsi="Arial" w:cs="Arial"/>
                <w:noProof/>
                <w:lang w:eastAsia="ko-KR"/>
              </w:rPr>
              <w:t xml:space="preserve"> based on subscription for WB-EUTRA.</w:t>
            </w:r>
          </w:p>
        </w:tc>
      </w:tr>
      <w:tr w:rsidR="00FB2204" w:rsidRPr="00D54FA1" w14:paraId="7B96A800" w14:textId="77777777" w:rsidTr="00C1319F">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C1319F">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32E2A7B8" w14:textId="77777777" w:rsidR="00D76213" w:rsidRDefault="0002456E" w:rsidP="00DB481D">
            <w:pPr>
              <w:spacing w:after="0"/>
              <w:ind w:left="54"/>
              <w:rPr>
                <w:rFonts w:ascii="Arial" w:hAnsi="Arial" w:cs="Arial"/>
                <w:noProof/>
                <w:lang w:val="en-US" w:eastAsia="zh-CN"/>
              </w:rPr>
            </w:pPr>
            <w:r>
              <w:rPr>
                <w:rFonts w:ascii="Arial" w:hAnsi="Arial" w:cs="Arial"/>
                <w:noProof/>
                <w:lang w:val="en-US" w:eastAsia="zh-CN"/>
              </w:rPr>
              <w:t xml:space="preserve">Introduce new clause 4.3.X to describe that </w:t>
            </w:r>
          </w:p>
          <w:p w14:paraId="7C217B5C" w14:textId="1423482A" w:rsidR="00BC3FB3" w:rsidRDefault="00D76213" w:rsidP="00DB481D">
            <w:pPr>
              <w:spacing w:after="0"/>
              <w:ind w:left="54"/>
              <w:rPr>
                <w:rFonts w:ascii="Arial" w:hAnsi="Arial" w:cs="Arial"/>
                <w:noProof/>
                <w:lang w:val="en-US" w:eastAsia="zh-CN"/>
              </w:rPr>
            </w:pPr>
            <w:r>
              <w:rPr>
                <w:rFonts w:ascii="Arial" w:hAnsi="Arial" w:cs="Arial"/>
                <w:noProof/>
                <w:lang w:val="en-US" w:eastAsia="zh-CN"/>
              </w:rPr>
              <w:t xml:space="preserve">- </w:t>
            </w:r>
            <w:r w:rsidR="0002456E" w:rsidRPr="0002456E">
              <w:rPr>
                <w:rFonts w:ascii="Arial" w:hAnsi="Arial" w:cs="Arial"/>
                <w:noProof/>
                <w:lang w:val="en-US" w:eastAsia="zh-CN"/>
              </w:rPr>
              <w:t>MME receives the indication that the UE is subscribed to receive reference time in access stratum from the HSS</w:t>
            </w:r>
            <w:r w:rsidR="00BC3FB3">
              <w:rPr>
                <w:rFonts w:ascii="Arial" w:hAnsi="Arial" w:cs="Arial"/>
                <w:noProof/>
                <w:lang w:val="en-US" w:eastAsia="zh-CN"/>
              </w:rPr>
              <w:t>;</w:t>
            </w:r>
          </w:p>
          <w:p w14:paraId="018F2AD8" w14:textId="1A429FE2" w:rsidR="00BC3FB3" w:rsidRDefault="00BC3FB3" w:rsidP="00DB481D">
            <w:pPr>
              <w:spacing w:after="0"/>
              <w:ind w:left="54"/>
              <w:rPr>
                <w:rFonts w:ascii="Arial" w:hAnsi="Arial" w:cs="Arial"/>
                <w:noProof/>
                <w:lang w:val="en-US" w:eastAsia="zh-CN"/>
              </w:rPr>
            </w:pPr>
            <w:r>
              <w:rPr>
                <w:rFonts w:ascii="Arial" w:hAnsi="Arial" w:cs="Arial"/>
                <w:noProof/>
                <w:lang w:val="en-US" w:eastAsia="zh-CN"/>
              </w:rPr>
              <w:t>- if</w:t>
            </w:r>
            <w:r w:rsidR="00D76213">
              <w:rPr>
                <w:rFonts w:ascii="Arial" w:hAnsi="Arial" w:cs="Arial"/>
                <w:noProof/>
                <w:lang w:val="en-US" w:eastAsia="zh-CN"/>
              </w:rPr>
              <w:t xml:space="preserve"> </w:t>
            </w:r>
            <w:r w:rsidR="0002456E" w:rsidRPr="0002456E">
              <w:rPr>
                <w:rFonts w:ascii="Arial" w:hAnsi="Arial" w:cs="Arial"/>
                <w:noProof/>
                <w:lang w:val="en-US" w:eastAsia="zh-CN"/>
              </w:rPr>
              <w:t xml:space="preserve">MME has received the indication that the UE is subscribed to receive reference time, then the MME provides a Time </w:t>
            </w:r>
            <w:r w:rsidR="00363419">
              <w:rPr>
                <w:rFonts w:ascii="Arial" w:hAnsi="Arial" w:cs="Arial"/>
                <w:noProof/>
                <w:lang w:val="en-US" w:eastAsia="zh-CN"/>
              </w:rPr>
              <w:t>Distribution</w:t>
            </w:r>
            <w:r w:rsidR="0002456E" w:rsidRPr="0002456E">
              <w:rPr>
                <w:rFonts w:ascii="Arial" w:hAnsi="Arial" w:cs="Arial"/>
                <w:noProof/>
                <w:lang w:val="en-US" w:eastAsia="zh-CN"/>
              </w:rPr>
              <w:t xml:space="preserve"> indication to the eNodeB whenever the UE context is established in RAN, e.g. during service request procedure, attach procedure, and TAU procedure</w:t>
            </w:r>
            <w:r>
              <w:rPr>
                <w:rFonts w:ascii="Arial" w:hAnsi="Arial" w:cs="Arial"/>
                <w:noProof/>
                <w:lang w:val="en-US" w:eastAsia="zh-CN"/>
              </w:rPr>
              <w:t>;</w:t>
            </w:r>
          </w:p>
          <w:p w14:paraId="752E5506" w14:textId="61E881FC" w:rsidR="007270B8" w:rsidRDefault="00BC3FB3" w:rsidP="00DB481D">
            <w:pPr>
              <w:spacing w:after="0"/>
              <w:ind w:left="54"/>
              <w:rPr>
                <w:rFonts w:ascii="Arial" w:hAnsi="Arial" w:cs="Arial"/>
                <w:noProof/>
                <w:lang w:val="en-US" w:eastAsia="zh-CN"/>
              </w:rPr>
            </w:pPr>
            <w:r>
              <w:rPr>
                <w:rFonts w:ascii="Arial" w:hAnsi="Arial" w:cs="Arial"/>
                <w:noProof/>
                <w:lang w:val="en-US" w:eastAsia="zh-CN"/>
              </w:rPr>
              <w:t>- i</w:t>
            </w:r>
            <w:r w:rsidR="0002456E" w:rsidRPr="0002456E">
              <w:rPr>
                <w:rFonts w:ascii="Arial" w:hAnsi="Arial" w:cs="Arial"/>
                <w:noProof/>
                <w:lang w:val="en-US" w:eastAsia="zh-CN"/>
              </w:rPr>
              <w:t xml:space="preserve">f an eNodeB receives the Time </w:t>
            </w:r>
            <w:r w:rsidR="00363419">
              <w:rPr>
                <w:rFonts w:ascii="Arial" w:hAnsi="Arial" w:cs="Arial"/>
                <w:noProof/>
                <w:lang w:val="en-US" w:eastAsia="zh-CN"/>
              </w:rPr>
              <w:t>Distribution</w:t>
            </w:r>
            <w:r w:rsidR="0002456E" w:rsidRPr="0002456E">
              <w:rPr>
                <w:rFonts w:ascii="Arial" w:hAnsi="Arial" w:cs="Arial"/>
                <w:noProof/>
                <w:lang w:val="en-US" w:eastAsia="zh-CN"/>
              </w:rPr>
              <w:t xml:space="preserve"> indication and if the eNodeB supports reference time </w:t>
            </w:r>
            <w:r w:rsidR="0077184A">
              <w:rPr>
                <w:rFonts w:ascii="Arial" w:hAnsi="Arial" w:cs="Arial"/>
                <w:noProof/>
                <w:lang w:val="en-US" w:eastAsia="zh-CN"/>
              </w:rPr>
              <w:t>distribution</w:t>
            </w:r>
            <w:r w:rsidR="0002456E" w:rsidRPr="0002456E">
              <w:rPr>
                <w:rFonts w:ascii="Arial" w:hAnsi="Arial" w:cs="Arial"/>
                <w:noProof/>
                <w:lang w:val="en-US" w:eastAsia="zh-CN"/>
              </w:rPr>
              <w:t>, then the eNodeB shall provide reference time to the UE in RRC as specified in TS 36.331.</w:t>
            </w:r>
          </w:p>
          <w:p w14:paraId="1E9F013F" w14:textId="77777777" w:rsidR="00BC3FB3" w:rsidRDefault="00BC3FB3" w:rsidP="00DB481D">
            <w:pPr>
              <w:spacing w:after="0"/>
              <w:ind w:left="54"/>
              <w:rPr>
                <w:rFonts w:ascii="Arial" w:hAnsi="Arial" w:cs="Arial"/>
                <w:noProof/>
                <w:lang w:val="en-US" w:eastAsia="zh-CN"/>
              </w:rPr>
            </w:pPr>
          </w:p>
          <w:p w14:paraId="77E0477B" w14:textId="05422559" w:rsidR="00BC3FB3" w:rsidRPr="00F501C6" w:rsidRDefault="00BC3FB3" w:rsidP="00DB481D">
            <w:pPr>
              <w:spacing w:after="0"/>
              <w:ind w:left="54"/>
              <w:rPr>
                <w:rFonts w:ascii="Arial" w:hAnsi="Arial" w:cs="Arial"/>
                <w:noProof/>
                <w:lang w:val="en-US" w:eastAsia="zh-CN"/>
              </w:rPr>
            </w:pPr>
            <w:r>
              <w:rPr>
                <w:rFonts w:ascii="Arial" w:hAnsi="Arial" w:cs="Arial"/>
                <w:noProof/>
                <w:lang w:val="en-US" w:eastAsia="zh-CN"/>
              </w:rPr>
              <w:t xml:space="preserve">Update </w:t>
            </w:r>
            <w:r w:rsidR="005510B3">
              <w:rPr>
                <w:rFonts w:ascii="Arial" w:hAnsi="Arial" w:cs="Arial"/>
                <w:noProof/>
                <w:lang w:val="en-US" w:eastAsia="zh-CN"/>
              </w:rPr>
              <w:t>Initial Attach, TAU and Service Request procedures accordingly.</w:t>
            </w:r>
          </w:p>
        </w:tc>
      </w:tr>
      <w:tr w:rsidR="00FB2204" w:rsidRPr="00D54FA1" w14:paraId="5BF3B471" w14:textId="77777777" w:rsidTr="00C1319F">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C1319F">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4B390552" w:rsidR="00FB2204" w:rsidRPr="00D54FA1" w:rsidRDefault="0033066B" w:rsidP="00FB2204">
            <w:pPr>
              <w:spacing w:after="0"/>
              <w:ind w:left="54"/>
              <w:rPr>
                <w:rFonts w:ascii="Arial" w:hAnsi="Arial" w:cs="Arial"/>
                <w:noProof/>
              </w:rPr>
            </w:pPr>
            <w:r>
              <w:rPr>
                <w:rFonts w:ascii="Arial" w:hAnsi="Arial" w:cs="Arial"/>
                <w:noProof/>
              </w:rPr>
              <w:t xml:space="preserve">No subscription control </w:t>
            </w:r>
            <w:r w:rsidR="00D351D4">
              <w:rPr>
                <w:rFonts w:ascii="Arial" w:hAnsi="Arial" w:cs="Arial"/>
                <w:noProof/>
              </w:rPr>
              <w:t>for</w:t>
            </w:r>
            <w:r>
              <w:rPr>
                <w:rFonts w:ascii="Arial" w:hAnsi="Arial" w:cs="Arial"/>
                <w:noProof/>
              </w:rPr>
              <w:t xml:space="preserve"> reference time </w:t>
            </w:r>
            <w:r w:rsidR="0077184A">
              <w:rPr>
                <w:rFonts w:ascii="Arial" w:hAnsi="Arial" w:cs="Arial"/>
                <w:noProof/>
              </w:rPr>
              <w:t>distribution</w:t>
            </w:r>
          </w:p>
        </w:tc>
      </w:tr>
      <w:tr w:rsidR="00D54FA1" w:rsidRPr="00D54FA1" w14:paraId="168D27D2" w14:textId="77777777" w:rsidTr="00C1319F">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C1319F">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66248055" w:rsidR="00D54FA1" w:rsidRPr="00D54FA1" w:rsidRDefault="00EB5A19" w:rsidP="008241CC">
            <w:pPr>
              <w:spacing w:after="0"/>
              <w:ind w:left="54"/>
              <w:rPr>
                <w:rFonts w:ascii="Arial" w:hAnsi="Arial" w:cs="Arial"/>
                <w:noProof/>
                <w:lang w:val="en-US"/>
              </w:rPr>
            </w:pPr>
            <w:r>
              <w:rPr>
                <w:rFonts w:ascii="Arial" w:hAnsi="Arial" w:cs="Arial"/>
                <w:noProof/>
                <w:lang w:val="en-US"/>
              </w:rPr>
              <w:t>4.3.X (new); 5.3.2.1; 5.3.3.1; 5.3.3.2; 5.3.4.1; 5.7.1; 5.7.2</w:t>
            </w:r>
          </w:p>
        </w:tc>
      </w:tr>
      <w:tr w:rsidR="00D54FA1" w:rsidRPr="00D54FA1" w14:paraId="572315E3" w14:textId="77777777" w:rsidTr="00C1319F">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C1319F">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C1319F">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C1319F">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C1319F">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C1319F">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C1319F">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C1319F">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C1319F">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35599ABC" w14:textId="586BC87A" w:rsidR="002400FD" w:rsidRDefault="002400FD" w:rsidP="002400FD">
      <w:pPr>
        <w:pStyle w:val="Heading3"/>
        <w:rPr>
          <w:ins w:id="11" w:author="QC_01" w:date="2023-11-02T11:19:00Z"/>
        </w:rPr>
      </w:pPr>
      <w:ins w:id="12" w:author="QC_01" w:date="2023-11-02T11:12:00Z">
        <w:r>
          <w:t>4.3.X</w:t>
        </w:r>
        <w:r>
          <w:tab/>
        </w:r>
      </w:ins>
      <w:ins w:id="13" w:author="QC_01" w:date="2023-11-02T11:18:00Z">
        <w:r>
          <w:t xml:space="preserve">Support for </w:t>
        </w:r>
      </w:ins>
      <w:ins w:id="14" w:author="QC_01" w:date="2023-11-02T11:21:00Z">
        <w:r>
          <w:t>R</w:t>
        </w:r>
      </w:ins>
      <w:ins w:id="15" w:author="QC_01" w:date="2023-11-02T11:18:00Z">
        <w:r>
          <w:t>efer</w:t>
        </w:r>
      </w:ins>
      <w:ins w:id="16" w:author="QC_01" w:date="2023-11-02T11:19:00Z">
        <w:r>
          <w:t xml:space="preserve">ence </w:t>
        </w:r>
      </w:ins>
      <w:ins w:id="17" w:author="QC_01" w:date="2023-11-02T11:21:00Z">
        <w:r>
          <w:t>T</w:t>
        </w:r>
      </w:ins>
      <w:ins w:id="18" w:author="QC_01" w:date="2023-11-02T11:19:00Z">
        <w:r>
          <w:t xml:space="preserve">ime </w:t>
        </w:r>
      </w:ins>
      <w:ins w:id="19" w:author="QC_01" w:date="2023-11-03T15:16:00Z">
        <w:r w:rsidR="0077184A">
          <w:t>Distribution</w:t>
        </w:r>
      </w:ins>
    </w:p>
    <w:p w14:paraId="4991FE81" w14:textId="7B81BEAA" w:rsidR="002400FD" w:rsidRDefault="002400FD" w:rsidP="002400FD">
      <w:pPr>
        <w:rPr>
          <w:ins w:id="20" w:author="QC_01" w:date="2023-11-02T11:22:00Z"/>
        </w:rPr>
      </w:pPr>
      <w:ins w:id="21" w:author="QC_01" w:date="2023-11-02T11:19:00Z">
        <w:r w:rsidRPr="00990165">
          <w:t xml:space="preserve">Support </w:t>
        </w:r>
      </w:ins>
      <w:ins w:id="22" w:author="QC_01" w:date="2023-11-02T11:20:00Z">
        <w:r>
          <w:t xml:space="preserve">for reference time </w:t>
        </w:r>
      </w:ins>
      <w:ins w:id="23" w:author="QC_01" w:date="2023-11-03T15:16:00Z">
        <w:r w:rsidR="0077184A">
          <w:t>distribution</w:t>
        </w:r>
      </w:ins>
      <w:ins w:id="24" w:author="QC_01" w:date="2023-11-02T11:20:00Z">
        <w:r>
          <w:t xml:space="preserve"> </w:t>
        </w:r>
      </w:ins>
      <w:ins w:id="25" w:author="QC_01" w:date="2023-11-02T11:23:00Z">
        <w:r>
          <w:t xml:space="preserve">in RRC </w:t>
        </w:r>
      </w:ins>
      <w:ins w:id="26" w:author="QC_01" w:date="2023-11-02T11:20:00Z">
        <w:r>
          <w:t xml:space="preserve">is </w:t>
        </w:r>
      </w:ins>
      <w:ins w:id="27" w:author="QC_01" w:date="2023-11-02T11:19:00Z">
        <w:r w:rsidRPr="00990165">
          <w:t>specified in TS</w:t>
        </w:r>
        <w:r>
          <w:t> </w:t>
        </w:r>
        <w:r w:rsidRPr="00990165">
          <w:t>36.3</w:t>
        </w:r>
      </w:ins>
      <w:ins w:id="28" w:author="QC_01" w:date="2023-11-02T11:20:00Z">
        <w:r>
          <w:t>31</w:t>
        </w:r>
      </w:ins>
      <w:ins w:id="29" w:author="QC_01" w:date="2023-11-02T11:19:00Z">
        <w:r>
          <w:t> </w:t>
        </w:r>
        <w:r w:rsidRPr="00990165">
          <w:t>[</w:t>
        </w:r>
      </w:ins>
      <w:ins w:id="30" w:author="QC_01" w:date="2023-11-02T11:21:00Z">
        <w:r>
          <w:t>37</w:t>
        </w:r>
      </w:ins>
      <w:ins w:id="31" w:author="QC_01" w:date="2023-11-02T11:19:00Z">
        <w:r w:rsidRPr="00990165">
          <w:t>].</w:t>
        </w:r>
      </w:ins>
    </w:p>
    <w:p w14:paraId="00DD7D66" w14:textId="77777777" w:rsidR="002400FD" w:rsidRPr="00990165" w:rsidRDefault="002400FD" w:rsidP="002400FD">
      <w:pPr>
        <w:rPr>
          <w:ins w:id="32" w:author="QC_01" w:date="2023-11-02T11:19:00Z"/>
        </w:rPr>
      </w:pPr>
      <w:ins w:id="33" w:author="QC_01" w:date="2023-11-02T11:23:00Z">
        <w:r>
          <w:t>This feature</w:t>
        </w:r>
      </w:ins>
      <w:ins w:id="34" w:author="QC_01" w:date="2023-11-02T11:22:00Z">
        <w:r>
          <w:t xml:space="preserve"> enables the operator to control </w:t>
        </w:r>
      </w:ins>
      <w:ins w:id="35" w:author="QC_01" w:date="2023-11-02T11:29:00Z">
        <w:r>
          <w:t xml:space="preserve">based on subscription </w:t>
        </w:r>
      </w:ins>
      <w:ins w:id="36" w:author="QC_01" w:date="2023-11-02T11:22:00Z">
        <w:r>
          <w:t xml:space="preserve">whether to deliver reference time to </w:t>
        </w:r>
      </w:ins>
      <w:ins w:id="37" w:author="QC_01" w:date="2023-11-02T11:29:00Z">
        <w:r>
          <w:t xml:space="preserve">a </w:t>
        </w:r>
      </w:ins>
      <w:ins w:id="38" w:author="QC_01" w:date="2023-11-02T11:22:00Z">
        <w:r>
          <w:t>UE</w:t>
        </w:r>
      </w:ins>
      <w:ins w:id="39" w:author="QC_01" w:date="2023-11-02T11:29:00Z">
        <w:r>
          <w:t>.</w:t>
        </w:r>
      </w:ins>
    </w:p>
    <w:p w14:paraId="74716B10" w14:textId="1B9564C6" w:rsidR="00CC1EA4" w:rsidDel="005D7F06" w:rsidRDefault="00CC1EA4" w:rsidP="004B3CBB">
      <w:pPr>
        <w:pStyle w:val="NO"/>
        <w:rPr>
          <w:del w:id="40" w:author="QC_01" w:date="2024-02-09T17:14:00Z"/>
        </w:rPr>
      </w:pPr>
      <w:ins w:id="41" w:author="QC_01" w:date="2024-02-09T16:52:00Z">
        <w:r>
          <w:t>NOTE:</w:t>
        </w:r>
        <w:r>
          <w:tab/>
        </w:r>
      </w:ins>
      <w:ins w:id="42" w:author="QC_01" w:date="2024-02-09T16:55:00Z">
        <w:r>
          <w:t xml:space="preserve">If an </w:t>
        </w:r>
      </w:ins>
      <w:ins w:id="43" w:author="QC_01" w:date="2024-02-09T16:56:00Z">
        <w:r>
          <w:t xml:space="preserve">operator wants to prevent UEs that are not subscribed to receive </w:t>
        </w:r>
      </w:ins>
      <w:ins w:id="44" w:author="QC_01" w:date="2024-02-09T16:57:00Z">
        <w:r>
          <w:t>reference time information from receiving the reference time information</w:t>
        </w:r>
      </w:ins>
      <w:ins w:id="45" w:author="QC_01" w:date="2024-02-09T16:58:00Z">
        <w:r>
          <w:t>, then the operator can achieve this by</w:t>
        </w:r>
      </w:ins>
      <w:ins w:id="46" w:author="QC_01" w:date="2024-02-09T18:09:00Z">
        <w:r w:rsidR="004B3CBB">
          <w:t xml:space="preserve"> </w:t>
        </w:r>
      </w:ins>
      <w:ins w:id="47" w:author="QC_01" w:date="2024-02-09T17:15:00Z">
        <w:r>
          <w:t xml:space="preserve">configuring the </w:t>
        </w:r>
      </w:ins>
      <w:ins w:id="48" w:author="QC_01" w:date="2024-02-09T18:09:00Z">
        <w:r w:rsidR="00475D51">
          <w:t>e</w:t>
        </w:r>
      </w:ins>
      <w:ins w:id="49" w:author="QC_01" w:date="2024-02-09T17:03:00Z">
        <w:r>
          <w:t xml:space="preserve">NB to </w:t>
        </w:r>
      </w:ins>
      <w:ins w:id="50" w:author="QC_01" w:date="2024-02-09T17:15:00Z">
        <w:r>
          <w:t xml:space="preserve">not </w:t>
        </w:r>
      </w:ins>
      <w:ins w:id="51" w:author="QC_01" w:date="2024-02-09T17:01:00Z">
        <w:r>
          <w:t xml:space="preserve">broadcast </w:t>
        </w:r>
      </w:ins>
      <w:ins w:id="52" w:author="QC_01" w:date="2024-02-09T17:03:00Z">
        <w:r>
          <w:t xml:space="preserve">reference time </w:t>
        </w:r>
      </w:ins>
      <w:ins w:id="53" w:author="QC_01" w:date="2024-02-09T17:15:00Z">
        <w:r>
          <w:t xml:space="preserve">but to use unicast delivery of reference time </w:t>
        </w:r>
      </w:ins>
      <w:ins w:id="54" w:author="QC_01" w:date="2024-02-09T17:04:00Z">
        <w:r>
          <w:t>(</w:t>
        </w:r>
      </w:ins>
      <w:ins w:id="55" w:author="QC_01" w:date="2024-02-09T17:13:00Z">
        <w:r>
          <w:t xml:space="preserve">i.e., to not </w:t>
        </w:r>
      </w:ins>
      <w:ins w:id="56" w:author="QC_01" w:date="2024-02-09T17:14:00Z">
        <w:r>
          <w:t>include</w:t>
        </w:r>
      </w:ins>
      <w:ins w:id="57" w:author="QC_01" w:date="2024-02-09T17:13:00Z">
        <w:r>
          <w:t xml:space="preserve"> </w:t>
        </w:r>
      </w:ins>
      <w:ins w:id="58" w:author="QC_01" w:date="2024-02-09T18:13:00Z">
        <w:r w:rsidR="00E13FA0" w:rsidRPr="00E13FA0">
          <w:t>TimeReferenceInfo-r15</w:t>
        </w:r>
      </w:ins>
      <w:ins w:id="59" w:author="QC_01" w:date="2024-02-09T17:13:00Z">
        <w:r>
          <w:t xml:space="preserve"> in SIB</w:t>
        </w:r>
      </w:ins>
      <w:ins w:id="60" w:author="QC_01" w:date="2024-02-09T17:04:00Z">
        <w:r>
          <w:t>, s</w:t>
        </w:r>
      </w:ins>
      <w:ins w:id="61" w:author="QC_01" w:date="2024-02-09T17:01:00Z">
        <w:r>
          <w:t>ee TS 3</w:t>
        </w:r>
      </w:ins>
      <w:ins w:id="62" w:author="QC_01" w:date="2024-02-09T17:50:00Z">
        <w:r w:rsidR="00866132">
          <w:t>6</w:t>
        </w:r>
      </w:ins>
      <w:ins w:id="63" w:author="QC_01" w:date="2024-02-09T17:01:00Z">
        <w:r>
          <w:t>.</w:t>
        </w:r>
      </w:ins>
      <w:ins w:id="64" w:author="QC_01" w:date="2024-02-09T17:16:00Z">
        <w:r>
          <w:t>300</w:t>
        </w:r>
      </w:ins>
      <w:ins w:id="65" w:author="QC_01" w:date="2024-02-09T17:17:00Z">
        <w:r>
          <w:t> [</w:t>
        </w:r>
      </w:ins>
      <w:ins w:id="66" w:author="QC_01" w:date="2024-02-09T18:11:00Z">
        <w:r w:rsidR="00F11F0C">
          <w:t>5</w:t>
        </w:r>
      </w:ins>
      <w:ins w:id="67" w:author="QC_01" w:date="2024-02-09T17:17:00Z">
        <w:r>
          <w:t>]</w:t>
        </w:r>
      </w:ins>
      <w:ins w:id="68" w:author="QC_01" w:date="2024-02-09T17:01:00Z">
        <w:r>
          <w:t xml:space="preserve"> clause</w:t>
        </w:r>
      </w:ins>
      <w:ins w:id="69" w:author="QC_01" w:date="2024-02-09T17:02:00Z">
        <w:r>
          <w:t> </w:t>
        </w:r>
      </w:ins>
      <w:ins w:id="70" w:author="QC_01" w:date="2024-02-09T17:16:00Z">
        <w:r w:rsidRPr="005D7F06">
          <w:t>6.</w:t>
        </w:r>
      </w:ins>
      <w:ins w:id="71" w:author="QC_01" w:date="2024-02-09T17:51:00Z">
        <w:r w:rsidR="004A095B">
          <w:t>3</w:t>
        </w:r>
      </w:ins>
      <w:ins w:id="72" w:author="QC_01" w:date="2024-02-09T17:16:00Z">
        <w:r w:rsidRPr="005D7F06">
          <w:t>.</w:t>
        </w:r>
      </w:ins>
      <w:ins w:id="73" w:author="QC_01" w:date="2024-02-09T17:51:00Z">
        <w:r w:rsidR="004A095B">
          <w:t>2</w:t>
        </w:r>
      </w:ins>
      <w:ins w:id="74" w:author="QC_01" w:date="2024-02-09T17:04:00Z">
        <w:r>
          <w:t>)</w:t>
        </w:r>
      </w:ins>
      <w:ins w:id="75" w:author="QC_01" w:date="2024-02-09T18:09:00Z">
        <w:r w:rsidR="004B3CBB">
          <w:t>.</w:t>
        </w:r>
      </w:ins>
    </w:p>
    <w:p w14:paraId="792FE464" w14:textId="25C6566E" w:rsidR="00DB481D" w:rsidRDefault="002400FD" w:rsidP="00304C1F">
      <w:pPr>
        <w:rPr>
          <w:lang w:eastAsia="ko-KR"/>
        </w:rPr>
      </w:pPr>
      <w:ins w:id="76" w:author="QC_01" w:date="2023-11-02T11:23:00Z">
        <w:r>
          <w:t xml:space="preserve">The </w:t>
        </w:r>
      </w:ins>
      <w:ins w:id="77" w:author="QC_01" w:date="2023-11-02T11:22:00Z">
        <w:r w:rsidRPr="00990165">
          <w:t xml:space="preserve">MME receives </w:t>
        </w:r>
      </w:ins>
      <w:ins w:id="78" w:author="QC_01" w:date="2023-11-02T11:24:00Z">
        <w:r>
          <w:t xml:space="preserve">the indication </w:t>
        </w:r>
      </w:ins>
      <w:ins w:id="79" w:author="QC_01" w:date="2023-11-02T11:39:00Z">
        <w:r>
          <w:t>that</w:t>
        </w:r>
      </w:ins>
      <w:ins w:id="80" w:author="QC_01" w:date="2023-11-02T11:24:00Z">
        <w:r>
          <w:t xml:space="preserve"> the UE is subscribed to receive reference time in access stratum </w:t>
        </w:r>
      </w:ins>
      <w:ins w:id="81" w:author="QC_01" w:date="2023-11-02T11:22:00Z">
        <w:r w:rsidRPr="00990165">
          <w:t xml:space="preserve">from the HSS. </w:t>
        </w:r>
      </w:ins>
      <w:ins w:id="82" w:author="QC_01" w:date="2023-11-02T11:24:00Z">
        <w:r>
          <w:t xml:space="preserve">If the MME has received </w:t>
        </w:r>
      </w:ins>
      <w:ins w:id="83" w:author="QC_01" w:date="2023-11-02T11:25:00Z">
        <w:r>
          <w:t>the indication that the UE is subscribed to receive reference time, then the MME provides a</w:t>
        </w:r>
      </w:ins>
      <w:ins w:id="84" w:author="QC_01" w:date="2023-11-02T11:27:00Z">
        <w:r>
          <w:t xml:space="preserve"> Time </w:t>
        </w:r>
      </w:ins>
      <w:ins w:id="85" w:author="QC_01" w:date="2023-11-03T15:13:00Z">
        <w:r w:rsidR="00C87183">
          <w:t>Distribution</w:t>
        </w:r>
      </w:ins>
      <w:ins w:id="86" w:author="QC_01" w:date="2023-11-02T11:25:00Z">
        <w:r>
          <w:t xml:space="preserve"> indication </w:t>
        </w:r>
      </w:ins>
      <w:ins w:id="87" w:author="QC_01" w:date="2023-11-02T11:26:00Z">
        <w:r>
          <w:t xml:space="preserve">to the eNodeB </w:t>
        </w:r>
      </w:ins>
      <w:ins w:id="88" w:author="QC_01" w:date="2023-11-02T11:24:00Z">
        <w:r w:rsidRPr="00990165">
          <w:t>whenever the UE context is established in RAN, e.g. during service request procedure, attach procedure, and TAU procedure.</w:t>
        </w:r>
      </w:ins>
      <w:ins w:id="89" w:author="QC_01" w:date="2023-11-02T11:27:00Z">
        <w:r>
          <w:t xml:space="preserve"> If </w:t>
        </w:r>
      </w:ins>
      <w:ins w:id="90" w:author="QC_01" w:date="2023-11-02T11:30:00Z">
        <w:r>
          <w:t>an</w:t>
        </w:r>
      </w:ins>
      <w:ins w:id="91" w:author="QC_01" w:date="2023-11-02T11:27:00Z">
        <w:r>
          <w:t xml:space="preserve"> eNodeB receives </w:t>
        </w:r>
      </w:ins>
      <w:ins w:id="92" w:author="QC_01" w:date="2023-11-02T11:28:00Z">
        <w:r>
          <w:t xml:space="preserve">the Time </w:t>
        </w:r>
      </w:ins>
      <w:ins w:id="93" w:author="QC_01" w:date="2023-11-03T15:13:00Z">
        <w:r w:rsidR="00C87183">
          <w:t>Distribution</w:t>
        </w:r>
      </w:ins>
      <w:ins w:id="94" w:author="QC_01" w:date="2023-11-02T11:28:00Z">
        <w:r>
          <w:t xml:space="preserve"> indication and if </w:t>
        </w:r>
      </w:ins>
      <w:ins w:id="95" w:author="QC_01" w:date="2023-11-02T11:29:00Z">
        <w:r>
          <w:t xml:space="preserve">the </w:t>
        </w:r>
      </w:ins>
      <w:ins w:id="96" w:author="QC_01" w:date="2023-11-02T11:28:00Z">
        <w:r>
          <w:t xml:space="preserve">eNodeB supports reference time </w:t>
        </w:r>
      </w:ins>
      <w:ins w:id="97" w:author="QC_01" w:date="2023-11-03T15:16:00Z">
        <w:r w:rsidR="0077184A">
          <w:t>distribution</w:t>
        </w:r>
      </w:ins>
      <w:ins w:id="98" w:author="QC_01" w:date="2023-11-02T11:28:00Z">
        <w:r>
          <w:t xml:space="preserve">, then the eNodeB shall provide </w:t>
        </w:r>
      </w:ins>
      <w:ins w:id="99" w:author="QC_01" w:date="2023-11-03T15:13:00Z">
        <w:r w:rsidR="00C87183">
          <w:t xml:space="preserve">the </w:t>
        </w:r>
      </w:ins>
      <w:ins w:id="100" w:author="QC_01" w:date="2023-11-02T11:28:00Z">
        <w:r>
          <w:t xml:space="preserve">reference time to the UE in RRC as </w:t>
        </w:r>
        <w:r w:rsidRPr="00990165">
          <w:t>specified in TS</w:t>
        </w:r>
        <w:r>
          <w:t> </w:t>
        </w:r>
        <w:r w:rsidRPr="00990165">
          <w:t>36.3</w:t>
        </w:r>
        <w:r>
          <w:t>31 </w:t>
        </w:r>
        <w:r w:rsidRPr="00990165">
          <w:t>[</w:t>
        </w:r>
        <w:r>
          <w:t>37</w:t>
        </w:r>
        <w:r w:rsidRPr="00990165">
          <w:t>]</w:t>
        </w:r>
        <w:r>
          <w:t>.</w:t>
        </w:r>
      </w:ins>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B69E2D5" w14:textId="77777777" w:rsidR="00531D1A" w:rsidRPr="00990165" w:rsidRDefault="00531D1A" w:rsidP="00531D1A">
      <w:pPr>
        <w:pStyle w:val="Heading4"/>
      </w:pPr>
      <w:bookmarkStart w:id="101" w:name="_Toc19171941"/>
      <w:bookmarkStart w:id="102" w:name="_Toc27844232"/>
      <w:bookmarkStart w:id="103" w:name="_Toc36134390"/>
      <w:bookmarkStart w:id="104" w:name="_Toc45176073"/>
      <w:bookmarkStart w:id="105" w:name="_Toc51762103"/>
      <w:bookmarkStart w:id="106" w:name="_Toc51762588"/>
      <w:bookmarkStart w:id="107" w:name="_Toc51763071"/>
      <w:bookmarkStart w:id="108" w:name="_Toc153796116"/>
      <w:r w:rsidRPr="00990165">
        <w:t>5.3.2.1</w:t>
      </w:r>
      <w:r w:rsidRPr="00990165">
        <w:tab/>
        <w:t>E-UTRAN Initial Attach</w:t>
      </w:r>
      <w:bookmarkEnd w:id="101"/>
      <w:bookmarkEnd w:id="102"/>
      <w:bookmarkEnd w:id="103"/>
      <w:bookmarkEnd w:id="104"/>
      <w:bookmarkEnd w:id="105"/>
      <w:bookmarkEnd w:id="106"/>
      <w:bookmarkEnd w:id="107"/>
      <w:bookmarkEnd w:id="108"/>
    </w:p>
    <w:p w14:paraId="382FE9DC" w14:textId="77777777" w:rsidR="00531D1A" w:rsidRPr="00990165" w:rsidRDefault="00531D1A" w:rsidP="00531D1A">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212B66A7" w14:textId="77777777" w:rsidR="00531D1A" w:rsidRPr="00990165" w:rsidRDefault="00531D1A" w:rsidP="00531D1A">
      <w:r w:rsidRPr="00990165">
        <w:t>During the Initial Attach procedure the Mobile Equipment Identity is obtained from the UE. The MME operator may check the ME Identity with an EIR. The MME passes the ME Identity (IMEISV) to the HSS and to the PDN GW.</w:t>
      </w:r>
    </w:p>
    <w:p w14:paraId="190DE452" w14:textId="77777777" w:rsidR="00531D1A" w:rsidRPr="00990165" w:rsidRDefault="00531D1A" w:rsidP="00531D1A">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44FCD47D" w14:textId="77777777" w:rsidR="00531D1A" w:rsidRPr="00990165" w:rsidRDefault="00531D1A" w:rsidP="00531D1A">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327089D1" w14:textId="77777777" w:rsidR="00531D1A" w:rsidRDefault="00531D1A" w:rsidP="00531D1A">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2263D891" w14:textId="77777777" w:rsidR="00531D1A" w:rsidRPr="00990165" w:rsidRDefault="00531D1A" w:rsidP="00531D1A">
      <w:pPr>
        <w:pStyle w:val="NO"/>
      </w:pPr>
      <w:r w:rsidRPr="00990165">
        <w:t>NOTE 1:</w:t>
      </w:r>
      <w:r w:rsidRPr="00990165">
        <w:tab/>
      </w:r>
      <w:r>
        <w:t>A UE that is emergency or RLOS attached performs initial attach procedure before being able to obtain normal services.</w:t>
      </w:r>
    </w:p>
    <w:p w14:paraId="6B77EAA5" w14:textId="77777777" w:rsidR="00531D1A" w:rsidRPr="00990165" w:rsidRDefault="00531D1A" w:rsidP="00531D1A">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7271B014" w14:textId="77777777" w:rsidR="00531D1A" w:rsidRPr="00990165" w:rsidRDefault="00531D1A" w:rsidP="00531D1A">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0E7CDE17" w14:textId="77777777" w:rsidR="00531D1A" w:rsidRPr="00990165" w:rsidRDefault="00531D1A" w:rsidP="00531D1A">
      <w:r>
        <w:lastRenderedPageBreak/>
        <w:t>During the Attach procedure, a Multi-USIM UE may indicate to the MME a Requested IMSI Offset, as described in clause 4.3.33, with the aim of modifying the timing of the Paging Occasions to avoid paging collisions.</w:t>
      </w:r>
    </w:p>
    <w:p w14:paraId="6760BE58" w14:textId="77777777" w:rsidR="00531D1A" w:rsidRPr="00990165" w:rsidRDefault="00531D1A" w:rsidP="00531D1A">
      <w:pPr>
        <w:pStyle w:val="NO"/>
      </w:pPr>
      <w:r>
        <w:t>NOTE 2:</w:t>
      </w:r>
      <w:r>
        <w:tab/>
        <w:t>As an exception, during the Attach procedure a Multi-USIM UE implementation can decide to indicate to the MME a Requested IMSI Offset even if it does not know whether the MME supports it.</w:t>
      </w:r>
    </w:p>
    <w:bookmarkStart w:id="109" w:name="_MON_1518718971"/>
    <w:bookmarkEnd w:id="109"/>
    <w:p w14:paraId="05731355" w14:textId="77777777" w:rsidR="00531D1A" w:rsidRPr="00990165" w:rsidRDefault="00531D1A" w:rsidP="00531D1A">
      <w:pPr>
        <w:pStyle w:val="TH"/>
      </w:pPr>
      <w:r w:rsidRPr="00990165">
        <w:object w:dxaOrig="9131" w:dyaOrig="13163" w14:anchorId="552A1B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5pt;height:658.85pt" o:ole="">
            <v:imagedata r:id="rId16" o:title=""/>
          </v:shape>
          <o:OLEObject Type="Embed" ProgID="Word.Picture.8" ShapeID="_x0000_i1025" DrawAspect="Content" ObjectID="_1769594198" r:id="rId17"/>
        </w:object>
      </w:r>
    </w:p>
    <w:p w14:paraId="2AB963CB" w14:textId="77777777" w:rsidR="00531D1A" w:rsidRPr="00990165" w:rsidRDefault="00531D1A" w:rsidP="00531D1A">
      <w:pPr>
        <w:pStyle w:val="TF"/>
      </w:pPr>
      <w:r w:rsidRPr="00990165">
        <w:t>Figure 5.3.2.1-1: Attach procedure</w:t>
      </w:r>
    </w:p>
    <w:p w14:paraId="25363A44" w14:textId="77777777" w:rsidR="00531D1A" w:rsidRPr="00990165" w:rsidRDefault="00531D1A" w:rsidP="00531D1A">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2C65FC2D" w14:textId="77777777" w:rsidR="00531D1A" w:rsidRPr="00990165" w:rsidRDefault="00531D1A" w:rsidP="00531D1A">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5F880A09" w14:textId="77777777" w:rsidR="00531D1A" w:rsidRPr="00990165" w:rsidRDefault="00531D1A" w:rsidP="00531D1A">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00F5E440" w14:textId="77777777" w:rsidR="00531D1A" w:rsidRPr="00990165" w:rsidRDefault="00531D1A" w:rsidP="00531D1A">
      <w:pPr>
        <w:pStyle w:val="NO"/>
      </w:pPr>
      <w:r w:rsidRPr="00990165">
        <w:t>NOTE </w:t>
      </w:r>
      <w:r>
        <w:t>6</w:t>
      </w:r>
      <w:r w:rsidRPr="00990165">
        <w:t>:</w:t>
      </w:r>
      <w:r w:rsidRPr="00990165">
        <w:tab/>
        <w:t>More detail on procedure steps (E) is defined in the procedure steps (B) in clause 5.3.8.3.</w:t>
      </w:r>
    </w:p>
    <w:p w14:paraId="74420AB8" w14:textId="77777777" w:rsidR="00531D1A" w:rsidRPr="00990165" w:rsidRDefault="00531D1A" w:rsidP="00531D1A">
      <w:pPr>
        <w:pStyle w:val="NO"/>
      </w:pPr>
      <w:r w:rsidRPr="00990165">
        <w:t>NOTE </w:t>
      </w:r>
      <w:r>
        <w:t>7</w:t>
      </w:r>
      <w:r w:rsidRPr="00990165">
        <w:t>:</w:t>
      </w:r>
      <w:r w:rsidRPr="00990165">
        <w:tab/>
        <w:t>More detail on procedure steps (F) is defined in the procedure steps (B) in clause 5.3.8.4.</w:t>
      </w:r>
    </w:p>
    <w:p w14:paraId="24A219C6" w14:textId="77777777" w:rsidR="00531D1A" w:rsidRPr="00990165" w:rsidRDefault="00531D1A" w:rsidP="00531D1A">
      <w:pPr>
        <w:pStyle w:val="B1"/>
      </w:pPr>
      <w:r w:rsidRPr="00990165">
        <w:t>1.</w:t>
      </w:r>
      <w:r w:rsidRPr="00990165">
        <w:tab/>
        <w:t>A UE, camping on an E-UTRAN cell reads the related System Information Broadcast.</w:t>
      </w:r>
    </w:p>
    <w:p w14:paraId="79C399B7" w14:textId="77777777" w:rsidR="00531D1A" w:rsidRPr="00990165" w:rsidRDefault="00531D1A" w:rsidP="00531D1A">
      <w:pPr>
        <w:pStyle w:val="B1"/>
      </w:pPr>
      <w:r w:rsidRPr="00990165">
        <w:tab/>
        <w:t>An E-UTRAN cell for a PLMN that supports CIoT enhancements shall broadcast:</w:t>
      </w:r>
    </w:p>
    <w:p w14:paraId="5FED0B0C" w14:textId="77777777" w:rsidR="00531D1A" w:rsidRPr="00990165" w:rsidRDefault="00531D1A" w:rsidP="00531D1A">
      <w:pPr>
        <w:pStyle w:val="B1"/>
      </w:pPr>
      <w:r w:rsidRPr="00990165">
        <w:tab/>
        <w:t>For the NB-IoT case:</w:t>
      </w:r>
    </w:p>
    <w:p w14:paraId="23CDB815" w14:textId="77777777" w:rsidR="00531D1A" w:rsidRPr="00990165" w:rsidRDefault="00531D1A" w:rsidP="00531D1A">
      <w:pPr>
        <w:pStyle w:val="B2"/>
      </w:pPr>
      <w:r w:rsidRPr="00990165">
        <w:t>-</w:t>
      </w:r>
      <w:r w:rsidRPr="00990165">
        <w:tab/>
        <w:t>Whether it can connect to an MME which supports EPS Attach without PDN Connectivity.</w:t>
      </w:r>
    </w:p>
    <w:p w14:paraId="261BC69C" w14:textId="77777777" w:rsidR="00531D1A" w:rsidRPr="00990165" w:rsidRDefault="00531D1A" w:rsidP="00531D1A">
      <w:pPr>
        <w:pStyle w:val="B1"/>
      </w:pPr>
      <w:r w:rsidRPr="00990165">
        <w:tab/>
        <w:t>For the WB-E-UTRAN case:</w:t>
      </w:r>
    </w:p>
    <w:p w14:paraId="129F255E" w14:textId="77777777" w:rsidR="00531D1A" w:rsidRPr="00990165" w:rsidRDefault="00531D1A" w:rsidP="00531D1A">
      <w:pPr>
        <w:pStyle w:val="B2"/>
      </w:pPr>
      <w:r w:rsidRPr="00990165">
        <w:t>-</w:t>
      </w:r>
      <w:r w:rsidRPr="00990165">
        <w:tab/>
        <w:t>Whether it supports Control Plane CIoT EPS Optimisation and it can connect to an MME which supports Control Plane CIoT EPS Optimisation.</w:t>
      </w:r>
    </w:p>
    <w:p w14:paraId="7E6940B1" w14:textId="77777777" w:rsidR="00531D1A" w:rsidRPr="00990165" w:rsidRDefault="00531D1A" w:rsidP="00531D1A">
      <w:pPr>
        <w:pStyle w:val="B2"/>
      </w:pPr>
      <w:r w:rsidRPr="00990165">
        <w:t>-</w:t>
      </w:r>
      <w:r w:rsidRPr="00990165">
        <w:tab/>
        <w:t>Whether it supports User Plane CIoT EPS Optimisation and it can connect to an MME which supports User Plane CIoT EPS Optimisation.</w:t>
      </w:r>
    </w:p>
    <w:p w14:paraId="26E3B353" w14:textId="77777777" w:rsidR="00531D1A" w:rsidRPr="00990165" w:rsidRDefault="00531D1A" w:rsidP="00531D1A">
      <w:pPr>
        <w:pStyle w:val="B2"/>
      </w:pPr>
      <w:r w:rsidRPr="00990165">
        <w:t>-</w:t>
      </w:r>
      <w:r w:rsidRPr="00990165">
        <w:tab/>
        <w:t>Whether it can connect to an MME which supports EPS Attach without PDN Connectivity.</w:t>
      </w:r>
    </w:p>
    <w:p w14:paraId="086335B9" w14:textId="77777777" w:rsidR="00531D1A" w:rsidRPr="00990165" w:rsidRDefault="00531D1A" w:rsidP="00531D1A">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6110A105" w14:textId="77777777" w:rsidR="00531D1A" w:rsidRPr="00990165" w:rsidRDefault="00531D1A" w:rsidP="00531D1A">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55FE1A1A" w14:textId="77777777" w:rsidR="00531D1A" w:rsidRDefault="00531D1A" w:rsidP="00531D1A">
      <w:pPr>
        <w:pStyle w:val="B1"/>
      </w:pPr>
      <w:r>
        <w:tab/>
        <w:t>An E-UTRAN cell for a PLMN that supports Restricted Local Operator Service shall broadcast:</w:t>
      </w:r>
    </w:p>
    <w:p w14:paraId="103C36C2" w14:textId="77777777" w:rsidR="00531D1A" w:rsidRDefault="00531D1A" w:rsidP="00531D1A">
      <w:pPr>
        <w:pStyle w:val="B2"/>
      </w:pPr>
      <w:r>
        <w:t>-</w:t>
      </w:r>
      <w:r>
        <w:tab/>
        <w:t>Whether it supports Restricted Local Operator Service.</w:t>
      </w:r>
    </w:p>
    <w:p w14:paraId="710D65BF" w14:textId="77777777" w:rsidR="00531D1A" w:rsidRDefault="00531D1A" w:rsidP="00531D1A">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2A055636" w14:textId="77777777" w:rsidR="00531D1A" w:rsidRDefault="00531D1A" w:rsidP="00531D1A">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29C918FB" w14:textId="77777777" w:rsidR="00531D1A" w:rsidRPr="00990165" w:rsidRDefault="00531D1A" w:rsidP="00531D1A">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22D013FA" w14:textId="77777777" w:rsidR="00531D1A" w:rsidRPr="00990165" w:rsidRDefault="00531D1A" w:rsidP="00531D1A">
      <w:pPr>
        <w:pStyle w:val="B1"/>
      </w:pPr>
      <w:r w:rsidRPr="00990165">
        <w:tab/>
        <w:t>In the RRC connection establishment signalling associated with the Attach Request, the UE indicates its support of the CIoT EPS Optimisations, relevant for MME selection.</w:t>
      </w:r>
    </w:p>
    <w:p w14:paraId="239B198A" w14:textId="77777777" w:rsidR="00531D1A" w:rsidRDefault="00531D1A" w:rsidP="00531D1A">
      <w:pPr>
        <w:pStyle w:val="B1"/>
      </w:pPr>
      <w:r>
        <w:tab/>
        <w:t>The UE shall also include an IAB-Indication in the RRC connection establishment signalling, if the UE is an IAB-node, as defined in TS 36.331 [37].</w:t>
      </w:r>
    </w:p>
    <w:p w14:paraId="102F940F" w14:textId="77777777" w:rsidR="00531D1A" w:rsidRPr="00990165" w:rsidRDefault="00531D1A" w:rsidP="00531D1A">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0C4FBD86" w14:textId="77777777" w:rsidR="00531D1A" w:rsidRPr="00990165" w:rsidRDefault="00531D1A" w:rsidP="00531D1A">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6A266863" w14:textId="77777777" w:rsidR="00531D1A" w:rsidRPr="00990165" w:rsidRDefault="00531D1A" w:rsidP="00531D1A">
      <w:pPr>
        <w:pStyle w:val="B1"/>
      </w:pPr>
      <w:r w:rsidRPr="00990165">
        <w:tab/>
        <w:t>The UE includes the extended idle mode DRX parameters information element if the UE needs to enable extended idle mode DRX.</w:t>
      </w:r>
    </w:p>
    <w:p w14:paraId="5E7F8C55" w14:textId="77777777" w:rsidR="00531D1A" w:rsidRDefault="00531D1A" w:rsidP="00531D1A">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5E378812" w14:textId="77777777" w:rsidR="00531D1A" w:rsidRPr="00990165" w:rsidRDefault="00531D1A" w:rsidP="00531D1A">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136C09A9" w14:textId="77777777" w:rsidR="00531D1A" w:rsidRPr="00990165" w:rsidRDefault="00531D1A" w:rsidP="00531D1A">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32BB5A2F" w14:textId="77777777" w:rsidR="00531D1A" w:rsidRDefault="00531D1A" w:rsidP="00531D1A">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587F82FB" w14:textId="77777777" w:rsidR="00531D1A" w:rsidRPr="00990165" w:rsidRDefault="00531D1A" w:rsidP="00531D1A">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2ED0C315" w14:textId="77777777" w:rsidR="00531D1A" w:rsidRPr="00990165" w:rsidRDefault="00531D1A" w:rsidP="00531D1A">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19D8C5B0" w14:textId="77777777" w:rsidR="00531D1A" w:rsidRPr="00990165" w:rsidRDefault="00531D1A" w:rsidP="00531D1A">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2C24A83C" w14:textId="77777777" w:rsidR="00531D1A" w:rsidRPr="00990165" w:rsidRDefault="00531D1A" w:rsidP="00531D1A">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1556E196" w14:textId="77777777" w:rsidR="00531D1A" w:rsidRPr="00990165" w:rsidRDefault="00531D1A" w:rsidP="00531D1A">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4118FE86" w14:textId="77777777" w:rsidR="00531D1A" w:rsidRPr="00990165" w:rsidRDefault="00531D1A" w:rsidP="00531D1A">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76E93C02" w14:textId="77777777" w:rsidR="00531D1A" w:rsidRPr="00990165" w:rsidRDefault="00531D1A" w:rsidP="00531D1A">
      <w:pPr>
        <w:pStyle w:val="B1"/>
      </w:pPr>
      <w:r w:rsidRPr="00990165">
        <w:tab/>
        <w:t>If a UE includes a Preferred Network Behaviour, this defines the Network Behaviour the UE is expecting to be available in the network as defined in clause 4.3.5.10.</w:t>
      </w:r>
    </w:p>
    <w:p w14:paraId="6CB0170E" w14:textId="77777777" w:rsidR="00531D1A" w:rsidRPr="00990165" w:rsidRDefault="00531D1A" w:rsidP="00531D1A">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3A715784" w14:textId="77777777" w:rsidR="00531D1A" w:rsidRPr="00990165" w:rsidRDefault="00531D1A" w:rsidP="00531D1A">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29373E4B" w14:textId="77777777" w:rsidR="00531D1A" w:rsidRDefault="00531D1A" w:rsidP="00531D1A">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475D86D5" w14:textId="77777777" w:rsidR="00531D1A" w:rsidRDefault="00531D1A" w:rsidP="00531D1A">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6A0A6D12" w14:textId="77777777" w:rsidR="00531D1A" w:rsidRDefault="00531D1A" w:rsidP="00531D1A">
      <w:pPr>
        <w:pStyle w:val="B1"/>
      </w:pPr>
      <w:r>
        <w:tab/>
        <w:t>If a Multi-USIM UE needs to modify the Paging Occasions in order to avoid paging collisions, it sends a Requested IMSI Offset to the MME, in order to signal an alternative IMSI as described in clause 4.3.33.</w:t>
      </w:r>
    </w:p>
    <w:p w14:paraId="2D07479F" w14:textId="77777777" w:rsidR="00531D1A" w:rsidRPr="00990165" w:rsidRDefault="00531D1A" w:rsidP="00531D1A">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0B5370D0" w14:textId="77777777" w:rsidR="00531D1A" w:rsidRDefault="00531D1A" w:rsidP="00531D1A">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1B1B8B12" w14:textId="77777777" w:rsidR="00531D1A" w:rsidRPr="00990165" w:rsidRDefault="00531D1A" w:rsidP="00531D1A">
      <w:pPr>
        <w:pStyle w:val="B1"/>
      </w:pPr>
      <w:r w:rsidRPr="00990165">
        <w:tab/>
        <w:t>If the MME is not configured to support Emergency Attach the MME shall reject any Attach Request that indicates Attach Type "Emergency".</w:t>
      </w:r>
    </w:p>
    <w:p w14:paraId="0AB2EB2A" w14:textId="77777777" w:rsidR="00531D1A" w:rsidRDefault="00531D1A" w:rsidP="00531D1A">
      <w:pPr>
        <w:pStyle w:val="B1"/>
      </w:pPr>
      <w:r>
        <w:tab/>
        <w:t>If the MME is not configured to support RLOS Attach, the MME shall reject any Attach Request that indicates Attach Type "RLOS".</w:t>
      </w:r>
    </w:p>
    <w:p w14:paraId="0CF45186" w14:textId="77777777" w:rsidR="00531D1A" w:rsidRPr="00990165" w:rsidRDefault="00531D1A" w:rsidP="00531D1A">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13E83C0D" w14:textId="77777777" w:rsidR="00531D1A" w:rsidRPr="00990165" w:rsidRDefault="00531D1A" w:rsidP="00531D1A">
      <w:pPr>
        <w:pStyle w:val="B1"/>
      </w:pPr>
      <w:r w:rsidRPr="00990165">
        <w:tab/>
        <w:t xml:space="preserve">To assist Location Services, the </w:t>
      </w:r>
      <w:r w:rsidRPr="00AD079E">
        <w:rPr>
          <w:noProof/>
        </w:rPr>
        <w:t>eNodeB</w:t>
      </w:r>
      <w:r w:rsidRPr="00990165">
        <w:t xml:space="preserve"> indicates the UE's Coverage Level to the MME.</w:t>
      </w:r>
    </w:p>
    <w:p w14:paraId="4F54854E" w14:textId="77777777" w:rsidR="00531D1A" w:rsidRDefault="00531D1A" w:rsidP="00531D1A">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788ADF38" w14:textId="77777777" w:rsidR="00531D1A" w:rsidRDefault="00531D1A" w:rsidP="00531D1A">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02A2580A" w14:textId="77777777" w:rsidR="00531D1A" w:rsidRPr="00990165" w:rsidRDefault="00531D1A" w:rsidP="00531D1A">
      <w:pPr>
        <w:pStyle w:val="B1"/>
      </w:pPr>
      <w:r w:rsidRPr="00990165">
        <w:lastRenderedPageBreak/>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2918324E" w14:textId="77777777" w:rsidR="00531D1A" w:rsidRPr="00990165" w:rsidRDefault="00531D1A" w:rsidP="00531D1A">
      <w:pPr>
        <w:pStyle w:val="B1"/>
      </w:pPr>
      <w:r w:rsidRPr="00990165">
        <w:tab/>
        <w:t>The additional GUTI in the Attach Request message allows the new MME to find any already existing UE context stored in the new MME when the old GUTI indicates a GUTI mapped from a P-TMSI and RAI.</w:t>
      </w:r>
    </w:p>
    <w:p w14:paraId="204E966F" w14:textId="77777777" w:rsidR="00531D1A" w:rsidRPr="00990165" w:rsidRDefault="00531D1A" w:rsidP="00531D1A">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01EDDE5E" w14:textId="77777777" w:rsidR="00531D1A" w:rsidRDefault="00531D1A" w:rsidP="00531D1A">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1D787EE9" w14:textId="77777777" w:rsidR="00531D1A" w:rsidRPr="00990165" w:rsidRDefault="00531D1A" w:rsidP="00531D1A">
      <w:pPr>
        <w:pStyle w:val="NO"/>
      </w:pPr>
      <w:r w:rsidRPr="00990165">
        <w:t>NOTE </w:t>
      </w:r>
      <w:r>
        <w:t>9</w:t>
      </w:r>
      <w:r w:rsidRPr="00990165">
        <w:t>:</w:t>
      </w:r>
      <w:r w:rsidRPr="00990165">
        <w:tab/>
        <w:t>A SGSN always responds with the UMTS security parameters and the MME may store it for later use.</w:t>
      </w:r>
    </w:p>
    <w:p w14:paraId="32A9846B" w14:textId="77777777" w:rsidR="00531D1A" w:rsidRPr="00990165" w:rsidRDefault="00531D1A" w:rsidP="00531D1A">
      <w:pPr>
        <w:pStyle w:val="B1"/>
      </w:pPr>
      <w:r w:rsidRPr="00990165">
        <w:t>4.</w:t>
      </w:r>
      <w:r w:rsidRPr="00990165">
        <w:tab/>
        <w:t>If the UE is unknown in both the old MME/SGSN and new MME, the new MME sends an Identity Request to the UE to request the IMSI. The UE responds with Identity Response (IMSI).</w:t>
      </w:r>
    </w:p>
    <w:p w14:paraId="2C49CA33" w14:textId="77777777" w:rsidR="00531D1A" w:rsidRPr="00990165" w:rsidRDefault="00531D1A" w:rsidP="00531D1A">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25DECB63" w14:textId="77777777" w:rsidR="00531D1A" w:rsidRDefault="00531D1A" w:rsidP="00531D1A">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6F2D6C07" w14:textId="77777777" w:rsidR="00531D1A" w:rsidRPr="00990165" w:rsidRDefault="00531D1A" w:rsidP="00531D1A">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C964B4B" w14:textId="77777777" w:rsidR="00531D1A" w:rsidRDefault="00531D1A" w:rsidP="00531D1A">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6CD354BC" w14:textId="77777777" w:rsidR="00531D1A" w:rsidRPr="00990165" w:rsidRDefault="00531D1A" w:rsidP="00531D1A">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02669DFF" w14:textId="77777777" w:rsidR="00531D1A" w:rsidRPr="00990165" w:rsidRDefault="00531D1A" w:rsidP="00531D1A">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35C7F01E" w14:textId="77777777" w:rsidR="00531D1A" w:rsidRPr="00990165" w:rsidRDefault="00531D1A" w:rsidP="00531D1A">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52537662" w14:textId="77777777" w:rsidR="00531D1A" w:rsidRPr="00990165" w:rsidRDefault="00531D1A" w:rsidP="00531D1A">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66F16305" w14:textId="77777777" w:rsidR="00531D1A" w:rsidRPr="00990165" w:rsidRDefault="00531D1A" w:rsidP="00531D1A">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570935A" w14:textId="77777777" w:rsidR="00531D1A" w:rsidRDefault="00531D1A" w:rsidP="00531D1A">
      <w:pPr>
        <w:pStyle w:val="B1"/>
      </w:pPr>
      <w:r>
        <w:lastRenderedPageBreak/>
        <w:tab/>
        <w:t>If the UE supports RACS, as indicated in the UE Core Network Capability IE, the MME shall use the IMEI of the UE to obtain the IMEI/TAC for the purpose of RACS operation.</w:t>
      </w:r>
    </w:p>
    <w:p w14:paraId="5AD1CA0C" w14:textId="77777777" w:rsidR="00531D1A" w:rsidRPr="00990165" w:rsidRDefault="00531D1A" w:rsidP="00531D1A">
      <w:pPr>
        <w:pStyle w:val="B1"/>
      </w:pPr>
      <w:r w:rsidRPr="00990165">
        <w:t>6.</w:t>
      </w:r>
      <w:r w:rsidRPr="00990165">
        <w:tab/>
        <w:t>If the UE has set the Ciphered Options Transfer Flag in the Attach Request message, the Ciphered Options i.e. PCO or APN or both, shall now be retrieved from the UE.</w:t>
      </w:r>
    </w:p>
    <w:p w14:paraId="3D410CD8" w14:textId="77777777" w:rsidR="00531D1A" w:rsidRPr="00990165" w:rsidRDefault="00531D1A" w:rsidP="00531D1A">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0396962F" w14:textId="77777777" w:rsidR="00531D1A" w:rsidRPr="00990165" w:rsidRDefault="00531D1A" w:rsidP="00531D1A">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430C4923" w14:textId="77777777" w:rsidR="00531D1A" w:rsidRPr="00990165" w:rsidRDefault="00531D1A" w:rsidP="00531D1A">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495EA92B" w14:textId="77777777" w:rsidR="00531D1A" w:rsidRPr="00990165" w:rsidRDefault="00531D1A" w:rsidP="00531D1A">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F8CAE36" w14:textId="77777777" w:rsidR="00531D1A" w:rsidRPr="00990165" w:rsidRDefault="00531D1A" w:rsidP="00531D1A">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304346B" w14:textId="77777777" w:rsidR="00531D1A" w:rsidRPr="00990165" w:rsidRDefault="00531D1A" w:rsidP="00531D1A">
      <w:pPr>
        <w:pStyle w:val="B1"/>
      </w:pPr>
      <w:r w:rsidRPr="00990165">
        <w:tab/>
        <w:t>If the MME determines that only the UE SRVCC capability has changed, the MME sends a Notify Request to the HSS to inform about the changed UE SRVCC capability.</w:t>
      </w:r>
    </w:p>
    <w:p w14:paraId="335BCECE" w14:textId="77777777" w:rsidR="00531D1A" w:rsidRDefault="00531D1A" w:rsidP="00531D1A">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641977D2" w14:textId="77777777" w:rsidR="00531D1A" w:rsidRPr="00990165" w:rsidRDefault="00531D1A" w:rsidP="00531D1A">
      <w:pPr>
        <w:pStyle w:val="B1"/>
      </w:pPr>
      <w:r w:rsidRPr="00990165">
        <w:tab/>
        <w:t>For an Emergency Attach in which the UE was not successfully authenticated, the MME shall not send an Update Location Request to the HSS.</w:t>
      </w:r>
    </w:p>
    <w:p w14:paraId="40169BF7" w14:textId="77777777" w:rsidR="00531D1A" w:rsidRDefault="00531D1A" w:rsidP="00531D1A">
      <w:pPr>
        <w:pStyle w:val="B1"/>
      </w:pPr>
      <w:r>
        <w:tab/>
        <w:t>For an RLOS Attach the MME shall not send an Update Location Request to the HSS.</w:t>
      </w:r>
    </w:p>
    <w:p w14:paraId="3E6A230E" w14:textId="77777777" w:rsidR="00531D1A" w:rsidRPr="00990165" w:rsidRDefault="00531D1A" w:rsidP="00531D1A">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08CF9F24" w14:textId="77777777" w:rsidR="00531D1A" w:rsidRPr="00990165" w:rsidRDefault="00531D1A" w:rsidP="00531D1A">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2018CD65" w14:textId="77777777" w:rsidR="00531D1A" w:rsidRDefault="00531D1A" w:rsidP="00531D1A">
      <w:pPr>
        <w:pStyle w:val="B1"/>
      </w:pPr>
      <w:r w:rsidRPr="00990165">
        <w:lastRenderedPageBreak/>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728C60B3" w14:textId="77777777" w:rsidR="00531D1A" w:rsidRPr="00990165" w:rsidRDefault="00531D1A" w:rsidP="00531D1A">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0E669809" w14:textId="77777777" w:rsidR="00531D1A" w:rsidRPr="00990165" w:rsidRDefault="00531D1A" w:rsidP="00531D1A">
      <w:pPr>
        <w:pStyle w:val="B1"/>
      </w:pPr>
      <w:r w:rsidRPr="00990165">
        <w:tab/>
        <w:t>The Subscription Data may contain CSG subscription information for the registered PLMN and for the equivalent PLMN list requested by MME in step 8.</w:t>
      </w:r>
    </w:p>
    <w:p w14:paraId="10E33F0E" w14:textId="77777777" w:rsidR="00531D1A" w:rsidRDefault="00531D1A" w:rsidP="00531D1A">
      <w:pPr>
        <w:pStyle w:val="B1"/>
      </w:pPr>
      <w:r>
        <w:tab/>
        <w:t>The Subscription Data may contain the IAB-Operation Allowed indication the IAB operation. The MME shall use the IAB-Opeation Allowed indication to authorize the UE's IAB operation.</w:t>
      </w:r>
    </w:p>
    <w:p w14:paraId="78F6AEE2" w14:textId="77777777" w:rsidR="00531D1A" w:rsidRPr="00990165" w:rsidRDefault="00531D1A" w:rsidP="00531D1A">
      <w:pPr>
        <w:pStyle w:val="B1"/>
      </w:pPr>
      <w:r w:rsidRPr="00990165">
        <w:tab/>
        <w:t>The subscription data may contain Enhanced Coverage Restricted parameter. If received from the HSS, MME stores this Enhanced Coverage Restricted parameter in the MME MM context.</w:t>
      </w:r>
    </w:p>
    <w:p w14:paraId="2AA01A26" w14:textId="77777777" w:rsidR="00531D1A" w:rsidRDefault="00531D1A" w:rsidP="00531D1A">
      <w:pPr>
        <w:pStyle w:val="B1"/>
      </w:pPr>
      <w:r>
        <w:tab/>
        <w:t>The subscription data may contain Service Gap Time parameter. If received from the HSS, MME stores this Service Gap Time in the MME MM context and passes it to the UE in the Attach Accept message.</w:t>
      </w:r>
    </w:p>
    <w:p w14:paraId="5B17FBFE" w14:textId="77777777" w:rsidR="00531D1A" w:rsidRDefault="00531D1A" w:rsidP="00531D1A">
      <w:pPr>
        <w:pStyle w:val="B1"/>
        <w:rPr>
          <w:ins w:id="110" w:author="QC_01" w:date="2023-11-02T11:40:00Z"/>
        </w:rPr>
      </w:pPr>
      <w:r>
        <w:tab/>
        <w:t>The subscription data may contain Subscribed Paging Time Window parameter that applies to the UEs on a specific RAT, e.g. NB-IoT. If received from the HSS, MME stores this Subscribed Paging Time Window parameter in the MME MM context.</w:t>
      </w:r>
    </w:p>
    <w:p w14:paraId="422B3775" w14:textId="77777777" w:rsidR="00531D1A" w:rsidRDefault="00531D1A" w:rsidP="00531D1A">
      <w:pPr>
        <w:pStyle w:val="B1"/>
      </w:pPr>
      <w:ins w:id="111" w:author="QC_01" w:date="2023-11-02T11:40:00Z">
        <w:r>
          <w:tab/>
          <w:t xml:space="preserve">The subscription data may an contain that the UE is subscribed to receive reference time </w:t>
        </w:r>
      </w:ins>
      <w:ins w:id="112" w:author="QC_01" w:date="2023-11-02T11:41:00Z">
        <w:r>
          <w:t>in access stratum</w:t>
        </w:r>
      </w:ins>
      <w:ins w:id="113" w:author="QC_01" w:date="2023-11-02T11:40:00Z">
        <w:r>
          <w:t xml:space="preserve">. If received from the HSS, MME stores this </w:t>
        </w:r>
      </w:ins>
      <w:ins w:id="114" w:author="QC_01" w:date="2023-11-02T11:41:00Z">
        <w:r>
          <w:t xml:space="preserve">indication in the </w:t>
        </w:r>
      </w:ins>
      <w:ins w:id="115" w:author="QC_01" w:date="2023-11-02T11:40:00Z">
        <w:r>
          <w:t>MME MM context.</w:t>
        </w:r>
      </w:ins>
    </w:p>
    <w:p w14:paraId="0EFB6AD5" w14:textId="77777777" w:rsidR="00531D1A" w:rsidRPr="00990165" w:rsidRDefault="00531D1A" w:rsidP="00531D1A">
      <w:pPr>
        <w:pStyle w:val="B1"/>
      </w:pPr>
      <w:r w:rsidRPr="00990165">
        <w:tab/>
        <w:t>If the UE provided APN is authorized for LIPA according to the user subscription, the MME shall use the CSG Subscription Data to authorize the connection.</w:t>
      </w:r>
    </w:p>
    <w:p w14:paraId="5E3E335C" w14:textId="77777777" w:rsidR="00531D1A" w:rsidRPr="00990165" w:rsidRDefault="00531D1A" w:rsidP="00531D1A">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1345434A" w14:textId="77777777" w:rsidR="00531D1A" w:rsidRPr="00990165" w:rsidRDefault="00531D1A" w:rsidP="00531D1A">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33332D1" w14:textId="77777777" w:rsidR="00531D1A" w:rsidRPr="00990165" w:rsidRDefault="00531D1A" w:rsidP="00531D1A">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3E3159F6" w14:textId="77777777" w:rsidR="00531D1A" w:rsidRDefault="00531D1A" w:rsidP="00531D1A">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06550AA3" w14:textId="77777777" w:rsidR="00531D1A" w:rsidRPr="00990165" w:rsidRDefault="00531D1A" w:rsidP="00531D1A">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0785C1A5" w14:textId="77777777" w:rsidR="00531D1A" w:rsidRPr="00990165" w:rsidRDefault="00531D1A" w:rsidP="00531D1A">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w:t>
      </w:r>
      <w:r w:rsidRPr="00990165">
        <w:lastRenderedPageBreak/>
        <w:t>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316293C9" w14:textId="77777777" w:rsidR="00531D1A" w:rsidRPr="00990165" w:rsidRDefault="00531D1A" w:rsidP="00531D1A">
      <w:pPr>
        <w:pStyle w:val="B1"/>
      </w:pPr>
      <w:r w:rsidRPr="00990165">
        <w:tab/>
        <w:t>For initial and handover Emergency Attach the MME uses the PDN GW Selection function defined in clause 4.3.12.4 to select a PDN GW.</w:t>
      </w:r>
    </w:p>
    <w:p w14:paraId="2DCC4C61" w14:textId="77777777" w:rsidR="00531D1A" w:rsidRDefault="00531D1A" w:rsidP="00531D1A">
      <w:pPr>
        <w:pStyle w:val="B1"/>
      </w:pPr>
      <w:r>
        <w:tab/>
        <w:t>For initial RLOS Attach, the MME uses the PDN GW Selection function defined in clause 4.3.12a.4 to select a PDN GW.</w:t>
      </w:r>
    </w:p>
    <w:p w14:paraId="119AEE39" w14:textId="77777777" w:rsidR="00531D1A" w:rsidRPr="00990165" w:rsidRDefault="00531D1A" w:rsidP="00531D1A">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7FB1B108" w14:textId="77777777" w:rsidR="00531D1A" w:rsidRPr="00990165" w:rsidRDefault="00531D1A" w:rsidP="00531D1A">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5EE1862D" w14:textId="77777777" w:rsidR="00531D1A" w:rsidRPr="00990165" w:rsidRDefault="00531D1A" w:rsidP="00531D1A">
      <w:pPr>
        <w:pStyle w:val="B1"/>
      </w:pPr>
      <w:r w:rsidRPr="00990165">
        <w:tab/>
        <w:t>If the MME determines the PDN connection shall only use the Control Plane CIoT EPS Optimisation, the MME shall include a Control Plane Only PDN Connection Indicator in Create Session Request.</w:t>
      </w:r>
    </w:p>
    <w:p w14:paraId="0CE5595F" w14:textId="77777777" w:rsidR="00531D1A" w:rsidRPr="00990165" w:rsidRDefault="00531D1A" w:rsidP="00531D1A">
      <w:pPr>
        <w:pStyle w:val="B1"/>
      </w:pPr>
      <w:r w:rsidRPr="00990165">
        <w:tab/>
        <w:t>If the Request Type indicates "Emergency"</w:t>
      </w:r>
      <w:r>
        <w:t xml:space="preserve"> or "RLOS"</w:t>
      </w:r>
      <w:r w:rsidRPr="00990165">
        <w:t>, Maximum APN restriction control shall not be performed.</w:t>
      </w:r>
    </w:p>
    <w:p w14:paraId="55A25000" w14:textId="77777777" w:rsidR="00531D1A" w:rsidRPr="00990165" w:rsidRDefault="00531D1A" w:rsidP="00531D1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4EE3FC92" w14:textId="77777777" w:rsidR="00531D1A" w:rsidRPr="00990165" w:rsidRDefault="00531D1A" w:rsidP="00531D1A">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1B5D4E73" w14:textId="77777777" w:rsidR="00531D1A" w:rsidRPr="00990165" w:rsidRDefault="00531D1A" w:rsidP="00531D1A">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 xml:space="preserve">GW trace </w:t>
      </w:r>
      <w:r w:rsidRPr="00990165">
        <w:lastRenderedPageBreak/>
        <w:t>is activated. The MME shall copy Trace Reference, Trace Type, and OMC Identity from the trace information received from the HLR or OMC.</w:t>
      </w:r>
    </w:p>
    <w:p w14:paraId="65974A59" w14:textId="77777777" w:rsidR="00531D1A" w:rsidRPr="00990165" w:rsidRDefault="00531D1A" w:rsidP="00531D1A">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780C177D" w14:textId="77777777" w:rsidR="00531D1A" w:rsidRPr="00990165" w:rsidRDefault="00531D1A" w:rsidP="00531D1A">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02EE0A7A" w14:textId="77777777" w:rsidR="00531D1A" w:rsidRDefault="00531D1A" w:rsidP="00531D1A">
      <w:pPr>
        <w:pStyle w:val="B1"/>
      </w:pPr>
      <w:r>
        <w:tab/>
        <w:t>The MME includes the latest APN Rate Control status if it has stored it.</w:t>
      </w:r>
    </w:p>
    <w:p w14:paraId="0114ABBD" w14:textId="77777777" w:rsidR="00531D1A" w:rsidRDefault="00531D1A" w:rsidP="00531D1A">
      <w:pPr>
        <w:pStyle w:val="B1"/>
      </w:pPr>
      <w:r>
        <w:tab/>
        <w:t>Based on UE and Serving GW capability of supporting MT-EDT, Communication Pattern parameters or local policy, the MME may indicate to Serving GW that MT-EDT is applicable for the PDN connection.</w:t>
      </w:r>
    </w:p>
    <w:p w14:paraId="110D14BB" w14:textId="77777777" w:rsidR="00531D1A" w:rsidRPr="00990165" w:rsidRDefault="00531D1A" w:rsidP="00531D1A">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3DE114B5" w14:textId="77777777" w:rsidR="00531D1A" w:rsidRPr="00990165" w:rsidRDefault="00531D1A" w:rsidP="00531D1A">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7EE4351B" w14:textId="77777777" w:rsidR="00531D1A" w:rsidRPr="00990165" w:rsidRDefault="00531D1A" w:rsidP="00531D1A">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13D6388F" w14:textId="77777777" w:rsidR="00531D1A" w:rsidRPr="00990165" w:rsidRDefault="00531D1A" w:rsidP="00531D1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1C448138" w14:textId="77777777" w:rsidR="00531D1A" w:rsidRPr="00990165" w:rsidRDefault="00531D1A" w:rsidP="00531D1A">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0B1E0ED3" w14:textId="77777777" w:rsidR="00531D1A" w:rsidRPr="00990165" w:rsidRDefault="00531D1A" w:rsidP="00531D1A">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1B2B6116" w14:textId="77777777" w:rsidR="00531D1A" w:rsidRPr="00990165" w:rsidRDefault="00531D1A" w:rsidP="00531D1A">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6A3857D1" w14:textId="77777777" w:rsidR="00531D1A" w:rsidRPr="00990165" w:rsidRDefault="00531D1A" w:rsidP="00531D1A">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0E8DCA11" w14:textId="77777777" w:rsidR="00531D1A" w:rsidRPr="00990165" w:rsidRDefault="00531D1A" w:rsidP="00531D1A">
      <w:pPr>
        <w:pStyle w:val="B1"/>
      </w:pPr>
      <w:r w:rsidRPr="00990165">
        <w:lastRenderedPageBreak/>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708D992F" w14:textId="77777777" w:rsidR="00531D1A" w:rsidRPr="00990165" w:rsidRDefault="00531D1A" w:rsidP="00531D1A">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033A83F5" w14:textId="77777777" w:rsidR="00531D1A" w:rsidRPr="00990165" w:rsidRDefault="00531D1A" w:rsidP="00531D1A">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76E5066C" w14:textId="77777777" w:rsidR="00531D1A" w:rsidRPr="00990165" w:rsidRDefault="00531D1A" w:rsidP="00531D1A">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B3454D2" w14:textId="77777777" w:rsidR="00531D1A" w:rsidRPr="00990165" w:rsidRDefault="00531D1A" w:rsidP="00531D1A">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31A6E950" w14:textId="77777777" w:rsidR="00531D1A" w:rsidRPr="00990165" w:rsidRDefault="00531D1A" w:rsidP="00531D1A">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6B51608D" w14:textId="77777777" w:rsidR="00531D1A" w:rsidRPr="00990165" w:rsidRDefault="00531D1A" w:rsidP="00531D1A">
      <w:pPr>
        <w:pStyle w:val="B1"/>
        <w:keepLines/>
      </w:pPr>
      <w:r w:rsidRPr="00990165">
        <w:tab/>
        <w:t>If the CSG information reporting triggers are received from the PCRF, the PDN GW should set the CSG Information Reporting Action IE accordingly.</w:t>
      </w:r>
    </w:p>
    <w:p w14:paraId="2BF1EDCC" w14:textId="77777777" w:rsidR="00531D1A" w:rsidRDefault="00531D1A" w:rsidP="00531D1A">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7B3C6639" w14:textId="77777777" w:rsidR="00531D1A" w:rsidRPr="00990165" w:rsidRDefault="00531D1A" w:rsidP="00531D1A">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572AA4F9" w14:textId="77777777" w:rsidR="00531D1A" w:rsidRDefault="00531D1A" w:rsidP="00531D1A">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1A07BF7F" w14:textId="77777777" w:rsidR="00531D1A" w:rsidRPr="00990165" w:rsidRDefault="00531D1A" w:rsidP="00531D1A">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364A3937" w14:textId="77777777" w:rsidR="00531D1A" w:rsidRPr="00990165" w:rsidRDefault="00531D1A" w:rsidP="00531D1A">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5881B0CC" w14:textId="77777777" w:rsidR="00531D1A" w:rsidRPr="00990165" w:rsidRDefault="00531D1A" w:rsidP="00531D1A">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02685655" w14:textId="77777777" w:rsidR="00531D1A" w:rsidRPr="00990165" w:rsidRDefault="00531D1A" w:rsidP="00531D1A">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77C4B4A5" w14:textId="77777777" w:rsidR="00531D1A" w:rsidRPr="00990165" w:rsidRDefault="00531D1A" w:rsidP="00531D1A">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50531FDE" w14:textId="77777777" w:rsidR="00531D1A" w:rsidRPr="00990165" w:rsidRDefault="00531D1A" w:rsidP="00531D1A">
      <w:pPr>
        <w:pStyle w:val="B1"/>
      </w:pPr>
      <w:r w:rsidRPr="00990165">
        <w:tab/>
        <w:t>When the Handover Indication is present, the PDN GW does not yet send downlink packets to the S</w:t>
      </w:r>
      <w:r w:rsidRPr="00990165">
        <w:noBreakHyphen/>
        <w:t>GW; the downlink path is to be switched at step 23a.</w:t>
      </w:r>
    </w:p>
    <w:p w14:paraId="1FFA7738" w14:textId="77777777" w:rsidR="00531D1A" w:rsidRPr="00990165" w:rsidRDefault="00531D1A" w:rsidP="00531D1A">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66BC6493" w14:textId="77777777" w:rsidR="00531D1A" w:rsidRDefault="00531D1A" w:rsidP="00531D1A">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646B554F" w14:textId="77777777" w:rsidR="00531D1A" w:rsidRDefault="00531D1A" w:rsidP="00531D1A">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04B4A5D9" w14:textId="77777777" w:rsidR="00531D1A" w:rsidRPr="00990165" w:rsidRDefault="00531D1A" w:rsidP="00531D1A">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214B29C2" w14:textId="77777777" w:rsidR="00531D1A" w:rsidRDefault="00531D1A" w:rsidP="00531D1A">
      <w:pPr>
        <w:pStyle w:val="B2"/>
      </w:pPr>
      <w:r>
        <w:t>-</w:t>
      </w:r>
      <w:r>
        <w:tab/>
        <w:t>If separation of S11-U from S1-U is required, the Serving GW shall include the Serving GW IP address and TEID for S11-U and additionally the Serving GW IP address and TEID for S1-U in Create Session Response.</w:t>
      </w:r>
    </w:p>
    <w:p w14:paraId="5B8DCC98" w14:textId="77777777" w:rsidR="00531D1A" w:rsidRDefault="00531D1A" w:rsidP="00531D1A">
      <w:pPr>
        <w:pStyle w:val="B2"/>
      </w:pPr>
      <w:r>
        <w:t>-</w:t>
      </w:r>
      <w:r>
        <w:tab/>
        <w:t>Otherwise, if separation of S11-U from S1-U is not required, the Serving GW includes the Serving GW IP address and TEID for S11-U in Create Session Response.</w:t>
      </w:r>
    </w:p>
    <w:p w14:paraId="69EECA3E" w14:textId="77777777" w:rsidR="00531D1A" w:rsidRPr="00990165" w:rsidRDefault="00531D1A" w:rsidP="00531D1A">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08D1A35D" w14:textId="77777777" w:rsidR="00531D1A" w:rsidRPr="00990165" w:rsidRDefault="00531D1A" w:rsidP="00531D1A">
      <w:pPr>
        <w:pStyle w:val="B1"/>
      </w:pPr>
      <w:r w:rsidRPr="00990165">
        <w:tab/>
        <w:t>The P-GW shall ignore Maximum APN restriction if the request includes the Emergency APN.</w:t>
      </w:r>
    </w:p>
    <w:p w14:paraId="6D74DD68" w14:textId="77777777" w:rsidR="00531D1A" w:rsidRPr="00990165" w:rsidRDefault="00531D1A" w:rsidP="00531D1A">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375EC895" w14:textId="77777777" w:rsidR="00531D1A" w:rsidRPr="00990165" w:rsidRDefault="00531D1A" w:rsidP="00531D1A">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4A41C1E3" w14:textId="77777777" w:rsidR="00531D1A" w:rsidRPr="00990165" w:rsidRDefault="00531D1A" w:rsidP="00531D1A">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57B7FF6C" w14:textId="77777777" w:rsidR="00531D1A" w:rsidRPr="00990165" w:rsidRDefault="00531D1A" w:rsidP="00531D1A">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48CEC9E5" w14:textId="77777777" w:rsidR="00531D1A" w:rsidRPr="00990165" w:rsidRDefault="00531D1A" w:rsidP="00531D1A">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w:t>
      </w:r>
      <w:ins w:id="116" w:author="QC_01" w:date="2023-11-02T11:41:00Z">
        <w:r>
          <w:t>,</w:t>
        </w:r>
        <w:r w:rsidRPr="00043CF7">
          <w:t xml:space="preserve"> </w:t>
        </w:r>
        <w:r>
          <w:t xml:space="preserve">Subscribed for Reference Time </w:t>
        </w:r>
      </w:ins>
      <w:ins w:id="117" w:author="QC_01" w:date="2023-11-03T15:13:00Z">
        <w:r>
          <w:t>Distribution</w:t>
        </w:r>
      </w:ins>
      <w:ins w:id="118" w:author="QC_01" w:date="2023-11-02T11:41:00Z">
        <w:r>
          <w:t xml:space="preserve"> indication</w:t>
        </w:r>
      </w:ins>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4024331A" w14:textId="77777777" w:rsidR="00531D1A" w:rsidRPr="00990165" w:rsidRDefault="00531D1A" w:rsidP="00531D1A">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47C94F47" w14:textId="77777777" w:rsidR="00531D1A" w:rsidRPr="00990165" w:rsidRDefault="00531D1A" w:rsidP="00531D1A">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w:t>
      </w:r>
      <w:r w:rsidRPr="00990165">
        <w:lastRenderedPageBreak/>
        <w:t>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10F320AD" w14:textId="77777777" w:rsidR="00531D1A" w:rsidRPr="00990165" w:rsidRDefault="00531D1A" w:rsidP="00531D1A">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5A394412" w14:textId="77777777" w:rsidR="00531D1A" w:rsidRPr="00990165" w:rsidRDefault="00531D1A" w:rsidP="00531D1A">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61F53B5B" w14:textId="77777777" w:rsidR="00531D1A" w:rsidRDefault="00531D1A" w:rsidP="00531D1A">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7F30394" w14:textId="77777777" w:rsidR="00531D1A" w:rsidRPr="00990165" w:rsidRDefault="00531D1A" w:rsidP="00531D1A">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60DCFF5C" w14:textId="77777777" w:rsidR="00531D1A" w:rsidRPr="00990165" w:rsidRDefault="00531D1A" w:rsidP="00531D1A">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193D47E9" w14:textId="77777777" w:rsidR="00531D1A" w:rsidRPr="00990165" w:rsidRDefault="00531D1A" w:rsidP="00531D1A">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5EFC872A" w14:textId="77777777" w:rsidR="00531D1A" w:rsidRPr="00990165" w:rsidRDefault="00531D1A" w:rsidP="00531D1A">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18DA4814" w14:textId="77777777" w:rsidR="00531D1A" w:rsidRDefault="00531D1A" w:rsidP="00531D1A">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090BD760" w14:textId="77777777" w:rsidR="00531D1A" w:rsidRPr="00990165" w:rsidRDefault="00531D1A" w:rsidP="00531D1A">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this as described in clause 4.13.8.2 when determining extended idle mode DRX parameters.</w:t>
      </w:r>
    </w:p>
    <w:p w14:paraId="26522284" w14:textId="77777777" w:rsidR="00531D1A" w:rsidRDefault="00531D1A" w:rsidP="00531D1A">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3802F4F9" w14:textId="77777777" w:rsidR="00531D1A" w:rsidRPr="00990165" w:rsidRDefault="00531D1A" w:rsidP="00531D1A">
      <w:pPr>
        <w:pStyle w:val="B1"/>
      </w:pPr>
      <w:r w:rsidRPr="00990165">
        <w:lastRenderedPageBreak/>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647CD82F" w14:textId="77777777" w:rsidR="00531D1A" w:rsidRDefault="00531D1A" w:rsidP="00531D1A">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247E7A36" w14:textId="77777777" w:rsidR="00531D1A" w:rsidRDefault="00531D1A" w:rsidP="00531D1A">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23233C1E" w14:textId="77777777" w:rsidR="00531D1A" w:rsidRDefault="00531D1A" w:rsidP="00531D1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9C5FDDA" w14:textId="77777777" w:rsidR="00531D1A" w:rsidRDefault="00531D1A" w:rsidP="00531D1A">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5BA85B73" w14:textId="77777777" w:rsidR="00531D1A" w:rsidRDefault="00531D1A" w:rsidP="00531D1A">
      <w:pPr>
        <w:pStyle w:val="B1"/>
      </w:pPr>
      <w:r>
        <w:tab/>
        <w:t>If the UE had included a UE Specific DRX parameter for NB-IoT in the Attach Request, the MME includes the Accepted NB-IoT DRX parameter.</w:t>
      </w:r>
    </w:p>
    <w:p w14:paraId="64C94103" w14:textId="77777777" w:rsidR="00531D1A" w:rsidRDefault="00531D1A" w:rsidP="00531D1A">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7D0020F" w14:textId="77777777" w:rsidR="00531D1A" w:rsidRDefault="00531D1A" w:rsidP="00531D1A">
      <w:pPr>
        <w:pStyle w:val="B1"/>
      </w:pPr>
      <w:r>
        <w:tab/>
        <w:t>If a Multi-USIM mode UE does not provide a Requested IMSI Offset in step 1, the MME erases any Alternative IMSI value in the UE context.</w:t>
      </w:r>
    </w:p>
    <w:p w14:paraId="21EBB77E" w14:textId="77777777" w:rsidR="00531D1A" w:rsidRDefault="00531D1A" w:rsidP="00531D1A">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6AEB1F88" w14:textId="77777777" w:rsidR="00531D1A" w:rsidRDefault="00531D1A" w:rsidP="00531D1A">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59259E8A" w14:textId="77777777" w:rsidR="00531D1A" w:rsidRDefault="00531D1A" w:rsidP="00531D1A">
      <w:pPr>
        <w:pStyle w:val="B1"/>
      </w:pPr>
      <w:r>
        <w:tab/>
        <w:t>If both UE and network support discontinuous coverage, the MME provides the Enhanced Discontinuous Coverage Support indication as described in clause 4.13.8.1.</w:t>
      </w:r>
    </w:p>
    <w:p w14:paraId="133FF0F9" w14:textId="77777777" w:rsidR="00531D1A" w:rsidRDefault="00531D1A" w:rsidP="00531D1A">
      <w:pPr>
        <w:pStyle w:val="B1"/>
        <w:rPr>
          <w:ins w:id="119" w:author="QC_01" w:date="2024-01-12T10:44:00Z"/>
        </w:rPr>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r w:rsidRPr="002A4A41">
        <w:t xml:space="preserve"> </w:t>
      </w:r>
    </w:p>
    <w:p w14:paraId="170C35F5" w14:textId="77777777" w:rsidR="00531D1A" w:rsidRDefault="00531D1A" w:rsidP="00531D1A">
      <w:pPr>
        <w:pStyle w:val="B1"/>
      </w:pPr>
      <w:ins w:id="120" w:author="QC_01" w:date="2023-11-02T11:57:00Z">
        <w:r>
          <w:tab/>
          <w:t xml:space="preserve">If the UE is subscribed to receive reference time, then the MME provides a Time </w:t>
        </w:r>
      </w:ins>
      <w:ins w:id="121" w:author="QC_01" w:date="2023-11-03T15:14:00Z">
        <w:r>
          <w:t>Distribution</w:t>
        </w:r>
      </w:ins>
      <w:ins w:id="122" w:author="QC_01" w:date="2023-11-02T11:57:00Z">
        <w:r>
          <w:t xml:space="preserve"> indication to the eNodeB.</w:t>
        </w:r>
      </w:ins>
    </w:p>
    <w:p w14:paraId="4A7EC601" w14:textId="77777777" w:rsidR="00531D1A" w:rsidRPr="00990165" w:rsidRDefault="00531D1A" w:rsidP="00531D1A">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7C7EF192" w14:textId="77777777" w:rsidR="00531D1A" w:rsidRPr="00990165" w:rsidRDefault="00531D1A" w:rsidP="00531D1A">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2D066CBF" w14:textId="77777777" w:rsidR="00531D1A" w:rsidRPr="00990165" w:rsidRDefault="00531D1A" w:rsidP="00531D1A">
      <w:pPr>
        <w:pStyle w:val="B1"/>
      </w:pPr>
      <w:r w:rsidRPr="00990165">
        <w:lastRenderedPageBreak/>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6A8694DB" w14:textId="77777777" w:rsidR="00531D1A" w:rsidRPr="00990165" w:rsidRDefault="00531D1A" w:rsidP="00531D1A">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48097B9C" w14:textId="77777777" w:rsidR="00531D1A" w:rsidRPr="00990165" w:rsidRDefault="00531D1A" w:rsidP="00531D1A">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2ED7F8A6" w14:textId="77777777" w:rsidR="00531D1A" w:rsidRPr="00990165" w:rsidRDefault="00531D1A" w:rsidP="00531D1A">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E6ABE24" w14:textId="77777777" w:rsidR="00531D1A" w:rsidRPr="00990165" w:rsidRDefault="00531D1A" w:rsidP="00531D1A">
      <w:pPr>
        <w:pStyle w:val="B1"/>
      </w:pPr>
      <w:r w:rsidRPr="00990165">
        <w:tab/>
        <w:t>When receiving the Attach Accept message the UE shall set its TIN to "GUTI" as no ISR Activated is indicated.</w:t>
      </w:r>
    </w:p>
    <w:p w14:paraId="500D29A5" w14:textId="77777777" w:rsidR="00531D1A" w:rsidRPr="00990165" w:rsidRDefault="00531D1A" w:rsidP="00531D1A">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24036C1F" w14:textId="77777777" w:rsidR="00531D1A" w:rsidRPr="00990165" w:rsidRDefault="00531D1A" w:rsidP="00531D1A">
      <w:pPr>
        <w:pStyle w:val="NO"/>
      </w:pPr>
      <w:r w:rsidRPr="00990165">
        <w:t>NOTE 1</w:t>
      </w:r>
      <w:r>
        <w:t>5</w:t>
      </w:r>
      <w:r w:rsidRPr="00990165">
        <w:t>:</w:t>
      </w:r>
      <w:r w:rsidRPr="00990165">
        <w:tab/>
        <w:t>The IP address allocation details are described in clause 5.3.1 on "IP Address Allocation".</w:t>
      </w:r>
    </w:p>
    <w:p w14:paraId="3257982F" w14:textId="77777777" w:rsidR="00531D1A" w:rsidRPr="00990165" w:rsidRDefault="00531D1A" w:rsidP="00531D1A">
      <w:pPr>
        <w:pStyle w:val="B1"/>
      </w:pPr>
      <w:r w:rsidRPr="00990165">
        <w:tab/>
        <w:t>If Control Plane CIoT EPS Optimisation applies or the UE has not included the ESM message container in the Attach Request in step 1, then the steps 19 and 20 are not executed.</w:t>
      </w:r>
    </w:p>
    <w:p w14:paraId="65762262" w14:textId="77777777" w:rsidR="00531D1A" w:rsidRPr="00990165" w:rsidRDefault="00531D1A" w:rsidP="00531D1A">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0011E53E" w14:textId="77777777" w:rsidR="00531D1A" w:rsidRPr="00990165" w:rsidRDefault="00531D1A" w:rsidP="00531D1A">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4994349E" w14:textId="77777777" w:rsidR="00531D1A" w:rsidRPr="00990165" w:rsidRDefault="00531D1A" w:rsidP="00531D1A">
      <w:pPr>
        <w:pStyle w:val="B1"/>
      </w:pPr>
      <w:r w:rsidRPr="00990165">
        <w:tab/>
        <w:t>The MME shall be prepared to receive this message either before or after the Attach Complete message (sent in step 22).</w:t>
      </w:r>
    </w:p>
    <w:p w14:paraId="55B37AF9" w14:textId="77777777" w:rsidR="00531D1A" w:rsidRPr="00990165" w:rsidRDefault="00531D1A" w:rsidP="00531D1A">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6181874F" w14:textId="77777777" w:rsidR="00531D1A" w:rsidRPr="00990165" w:rsidRDefault="00531D1A" w:rsidP="00531D1A">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4130CE45" w14:textId="77777777" w:rsidR="00531D1A" w:rsidRPr="00990165" w:rsidRDefault="00531D1A" w:rsidP="00531D1A">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08660E7A" w14:textId="77777777" w:rsidR="00531D1A" w:rsidRPr="00990165" w:rsidRDefault="00531D1A" w:rsidP="00531D1A">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 xml:space="preserve">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w:t>
      </w:r>
      <w:r w:rsidRPr="00990165">
        <w:lastRenderedPageBreak/>
        <w:t>It can wait for the Router Advertisement from the network with the IPv6 prefix information or it may send Router Solicitation if necessary.</w:t>
      </w:r>
    </w:p>
    <w:p w14:paraId="4E4616E4" w14:textId="77777777" w:rsidR="00531D1A" w:rsidRPr="00990165" w:rsidRDefault="00531D1A" w:rsidP="00531D1A">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71E907FC" w14:textId="77777777" w:rsidR="00531D1A" w:rsidRPr="00990165" w:rsidRDefault="00531D1A" w:rsidP="00531D1A">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13E4429D" w14:textId="77777777" w:rsidR="00531D1A" w:rsidRPr="00990165" w:rsidRDefault="00531D1A" w:rsidP="00531D1A">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36DC4273" w14:textId="77777777" w:rsidR="00531D1A" w:rsidRPr="00990165" w:rsidRDefault="00531D1A" w:rsidP="00531D1A">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3AEDFF35" w14:textId="77777777" w:rsidR="00531D1A" w:rsidRPr="00990165" w:rsidRDefault="00531D1A" w:rsidP="00531D1A">
      <w:pPr>
        <w:pStyle w:val="B1"/>
      </w:pPr>
      <w:r w:rsidRPr="00990165">
        <w:t>23b.</w:t>
      </w:r>
      <w:r w:rsidRPr="00990165">
        <w:tab/>
        <w:t>The PDN GW acknowledges by sending Modify Bearer Response to the Serving GW.</w:t>
      </w:r>
    </w:p>
    <w:p w14:paraId="57646E64" w14:textId="77777777" w:rsidR="00531D1A" w:rsidRPr="00990165" w:rsidRDefault="00531D1A" w:rsidP="00531D1A">
      <w:pPr>
        <w:pStyle w:val="B1"/>
      </w:pPr>
      <w:r w:rsidRPr="00990165">
        <w:t>24.</w:t>
      </w:r>
      <w:r w:rsidRPr="00990165">
        <w:tab/>
        <w:t>The Serving GW acknowledges by sending Modify Bearer Response (EPS Bearer Identity) message to the new MME. The Serving GW can then send its buffered downlink packets.</w:t>
      </w:r>
    </w:p>
    <w:p w14:paraId="42EBDFE0" w14:textId="77777777" w:rsidR="00531D1A" w:rsidRPr="00990165" w:rsidRDefault="00531D1A" w:rsidP="00531D1A">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6DF85D47" w14:textId="77777777" w:rsidR="00531D1A" w:rsidRPr="00990165" w:rsidRDefault="00531D1A" w:rsidP="00531D1A">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6C1F62E1" w14:textId="77777777" w:rsidR="00531D1A" w:rsidRPr="00990165" w:rsidRDefault="00531D1A" w:rsidP="00531D1A">
      <w:pPr>
        <w:pStyle w:val="B1"/>
      </w:pPr>
      <w:r w:rsidRPr="00990165">
        <w:tab/>
        <w:t>If the ME identity of the UE has changed and step 8 has not been performed, the MME sends a Notify Request (ME Identity) message to inform the HSS of the updated ME identity.</w:t>
      </w:r>
    </w:p>
    <w:p w14:paraId="0B2135C5" w14:textId="77777777" w:rsidR="00531D1A" w:rsidRPr="00990165" w:rsidRDefault="00531D1A" w:rsidP="00531D1A">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14188CED" w14:textId="77777777" w:rsidR="00531D1A" w:rsidRDefault="00531D1A" w:rsidP="00531D1A">
      <w:pPr>
        <w:pStyle w:val="B1"/>
      </w:pPr>
      <w:r>
        <w:tab/>
        <w:t>For any UEs, if Request Type of the UE requested connectivity procedure indicates "RLOS", the MME shall not send any Notify Request to an HSS.</w:t>
      </w:r>
    </w:p>
    <w:p w14:paraId="0CE32915" w14:textId="77777777" w:rsidR="00531D1A" w:rsidRPr="00990165" w:rsidRDefault="00531D1A" w:rsidP="00531D1A">
      <w:pPr>
        <w:pStyle w:val="B1"/>
      </w:pPr>
      <w:r w:rsidRPr="00990165">
        <w:lastRenderedPageBreak/>
        <w:tab/>
        <w:t>After step 8, and in parallel to any of the preceding steps, the MME shall send a Notify Request (Homogeneous Support of IMS Voice over PS Sessions) message to the HSS:</w:t>
      </w:r>
    </w:p>
    <w:p w14:paraId="01ABBAF6" w14:textId="77777777" w:rsidR="00531D1A" w:rsidRPr="00990165" w:rsidRDefault="00531D1A" w:rsidP="00531D1A">
      <w:pPr>
        <w:pStyle w:val="B2"/>
      </w:pPr>
      <w:r w:rsidRPr="00990165">
        <w:t>-</w:t>
      </w:r>
      <w:r w:rsidRPr="00990165">
        <w:tab/>
        <w:t>If the MME has evaluated the support of IMS Voice over PS Sessions, see clause 4.3.5.8, and</w:t>
      </w:r>
    </w:p>
    <w:p w14:paraId="343028EA" w14:textId="77777777" w:rsidR="00531D1A" w:rsidRPr="00990165" w:rsidRDefault="00531D1A" w:rsidP="00531D1A">
      <w:pPr>
        <w:pStyle w:val="B2"/>
      </w:pPr>
      <w:r w:rsidRPr="00990165">
        <w:t>-</w:t>
      </w:r>
      <w:r w:rsidRPr="00990165">
        <w:tab/>
        <w:t>If the MME determines that it needs to update the Homogeneous Support of IMS Voice over PS Sessions, see clause 4.3.5.8A.</w:t>
      </w:r>
    </w:p>
    <w:p w14:paraId="369E5FAB" w14:textId="77777777" w:rsidR="00531D1A" w:rsidRPr="00990165" w:rsidRDefault="00531D1A" w:rsidP="00531D1A">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74C8F89D" w14:textId="77777777" w:rsidR="00531D1A" w:rsidRPr="00990165" w:rsidRDefault="00531D1A" w:rsidP="00531D1A">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396B2589" w14:textId="77777777" w:rsidR="005F251A" w:rsidRDefault="005F251A" w:rsidP="00304C1F">
      <w:pPr>
        <w:rPr>
          <w:lang w:eastAsia="ko-KR"/>
        </w:rPr>
      </w:pPr>
    </w:p>
    <w:p w14:paraId="0E615B69" w14:textId="77777777" w:rsidR="002400FD" w:rsidRPr="00FC7455" w:rsidRDefault="002400FD" w:rsidP="002400F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D0CA08A" w14:textId="77777777" w:rsidR="001145BF" w:rsidRPr="00990165" w:rsidRDefault="001145BF" w:rsidP="001145BF">
      <w:pPr>
        <w:pStyle w:val="Heading4"/>
      </w:pPr>
      <w:bookmarkStart w:id="123" w:name="_Toc19171946"/>
      <w:bookmarkStart w:id="124" w:name="_Toc27844237"/>
      <w:bookmarkStart w:id="125" w:name="_Toc36134395"/>
      <w:bookmarkStart w:id="126" w:name="_Toc45176078"/>
      <w:bookmarkStart w:id="127" w:name="_Toc51762108"/>
      <w:bookmarkStart w:id="128" w:name="_Toc51762593"/>
      <w:bookmarkStart w:id="129" w:name="_Toc51763076"/>
      <w:bookmarkStart w:id="130" w:name="_Toc153796121"/>
      <w:r w:rsidRPr="00990165">
        <w:t>5.3.3.1</w:t>
      </w:r>
      <w:r w:rsidRPr="00990165">
        <w:tab/>
        <w:t>Tracking Area Update procedure with Serving GW change</w:t>
      </w:r>
      <w:bookmarkEnd w:id="123"/>
      <w:bookmarkEnd w:id="124"/>
      <w:bookmarkEnd w:id="125"/>
      <w:bookmarkEnd w:id="126"/>
      <w:bookmarkEnd w:id="127"/>
      <w:bookmarkEnd w:id="128"/>
      <w:bookmarkEnd w:id="129"/>
      <w:bookmarkEnd w:id="130"/>
    </w:p>
    <w:bookmarkStart w:id="131" w:name="_MON_1356366762"/>
    <w:bookmarkEnd w:id="131"/>
    <w:bookmarkStart w:id="132" w:name="_MON_1356370349"/>
    <w:bookmarkEnd w:id="132"/>
    <w:p w14:paraId="08779039" w14:textId="77777777" w:rsidR="001145BF" w:rsidRPr="00990165" w:rsidRDefault="001145BF" w:rsidP="001145BF">
      <w:pPr>
        <w:pStyle w:val="TH"/>
      </w:pPr>
      <w:r w:rsidRPr="00990165">
        <w:object w:dxaOrig="4320" w:dyaOrig="3330" w14:anchorId="5290EE23">
          <v:shape id="_x0000_i1026" type="#_x0000_t75" style="width:479.55pt;height:369.5pt" o:ole="">
            <v:imagedata r:id="rId18" o:title=""/>
          </v:shape>
          <o:OLEObject Type="Embed" ProgID="Word.Picture.8" ShapeID="_x0000_i1026" DrawAspect="Content" ObjectID="_1769594199" r:id="rId19"/>
        </w:object>
      </w:r>
    </w:p>
    <w:p w14:paraId="6DE4961F" w14:textId="77777777" w:rsidR="001145BF" w:rsidRPr="00990165" w:rsidRDefault="001145BF" w:rsidP="001145BF">
      <w:pPr>
        <w:pStyle w:val="TF"/>
      </w:pPr>
      <w:r w:rsidRPr="00990165">
        <w:t>Figure 5.3.3.1-1: Tracking Area Update procedure with Serving GW change</w:t>
      </w:r>
    </w:p>
    <w:p w14:paraId="75602509" w14:textId="77777777" w:rsidR="001145BF" w:rsidRPr="00990165" w:rsidRDefault="001145BF" w:rsidP="001145BF">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0479BB31" w14:textId="77777777" w:rsidR="001145BF" w:rsidRPr="00990165" w:rsidRDefault="001145BF" w:rsidP="001145BF">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4D0EF016" w14:textId="77777777" w:rsidR="001145BF" w:rsidRPr="00990165" w:rsidRDefault="001145BF" w:rsidP="001145BF">
      <w:pPr>
        <w:pStyle w:val="B1"/>
      </w:pPr>
      <w:r w:rsidRPr="00990165">
        <w:lastRenderedPageBreak/>
        <w:t>1.</w:t>
      </w:r>
      <w:r w:rsidRPr="00990165">
        <w:tab/>
        <w:t>One of the triggers described in clause 5.3.3.0 for starting the TAU procedure occurs.</w:t>
      </w:r>
    </w:p>
    <w:p w14:paraId="511D590D" w14:textId="77777777" w:rsidR="001145BF" w:rsidRPr="00990165" w:rsidRDefault="001145BF" w:rsidP="001145BF">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DEE387D" w14:textId="77777777" w:rsidR="001145BF" w:rsidRPr="00990165" w:rsidRDefault="001145BF" w:rsidP="001145BF">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66F9FB69" w14:textId="77777777" w:rsidR="001145BF" w:rsidRPr="00990165" w:rsidRDefault="001145BF" w:rsidP="001145BF">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1F2EC97B" w14:textId="77777777" w:rsidR="001145BF" w:rsidRPr="00990165" w:rsidRDefault="001145BF" w:rsidP="001145BF">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60F44175" w14:textId="77777777" w:rsidR="001145BF" w:rsidRPr="00990165" w:rsidRDefault="001145BF" w:rsidP="001145BF">
      <w:pPr>
        <w:pStyle w:val="B1"/>
      </w:pPr>
      <w:r w:rsidRPr="00990165">
        <w:tab/>
        <w:t>Alternatively, when a UE only supports E-UTRAN, it identifies itself with the old GUTI and sets the Old GUTI Type to 'native'.</w:t>
      </w:r>
    </w:p>
    <w:p w14:paraId="1580142D" w14:textId="77777777" w:rsidR="001145BF" w:rsidRPr="00990165" w:rsidRDefault="001145BF" w:rsidP="001145BF">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D92C0AF" w14:textId="77777777" w:rsidR="001145BF" w:rsidRPr="00990165" w:rsidRDefault="001145BF" w:rsidP="001145BF">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31F6FE93" w14:textId="77777777" w:rsidR="001145BF" w:rsidRDefault="001145BF" w:rsidP="001145BF">
      <w:pPr>
        <w:pStyle w:val="B1"/>
      </w:pPr>
      <w:r>
        <w:tab/>
        <w:t>In the RRC connection establishment signalling associated with the TAU Request, the UE indicates its support of the CIoT EPS Optimisations relevant for MME selection.</w:t>
      </w:r>
    </w:p>
    <w:p w14:paraId="6B9110C3" w14:textId="77777777" w:rsidR="001145BF" w:rsidRPr="00990165" w:rsidRDefault="001145BF" w:rsidP="001145BF">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373CEDFE" w14:textId="77777777" w:rsidR="001145BF" w:rsidRPr="00990165" w:rsidRDefault="001145BF" w:rsidP="001145BF">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37830B81" w14:textId="77777777" w:rsidR="001145BF" w:rsidRPr="00990165" w:rsidRDefault="001145BF" w:rsidP="001145BF">
      <w:pPr>
        <w:pStyle w:val="B1"/>
      </w:pPr>
      <w:r w:rsidRPr="00990165">
        <w:tab/>
        <w:t>The UE sets the voice domain preference and UE's usage setting according to its configuration, as described in clause 4.3.5.9.</w:t>
      </w:r>
    </w:p>
    <w:p w14:paraId="395D32B9" w14:textId="77777777" w:rsidR="001145BF" w:rsidRPr="00990165" w:rsidRDefault="001145BF" w:rsidP="001145BF">
      <w:pPr>
        <w:pStyle w:val="B1"/>
      </w:pPr>
      <w:r w:rsidRPr="00990165">
        <w:tab/>
        <w:t>The UE includes extended idle mode DRX parameters information element if it needs to enable extended idle mode DRX, even if extended idle mode DRX parameters were already negotiated before.</w:t>
      </w:r>
    </w:p>
    <w:p w14:paraId="476FBB66" w14:textId="77777777" w:rsidR="001145BF" w:rsidRDefault="001145BF" w:rsidP="001145BF">
      <w:pPr>
        <w:pStyle w:val="B1"/>
      </w:pPr>
      <w:r>
        <w:lastRenderedPageBreak/>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247509E1" w14:textId="77777777" w:rsidR="001145BF" w:rsidRPr="00990165" w:rsidRDefault="001145BF" w:rsidP="001145BF">
      <w:pPr>
        <w:pStyle w:val="B1"/>
      </w:pPr>
      <w:r w:rsidRPr="00990165">
        <w:tab/>
        <w:t>If a UE includes a Preferred Network Behaviour, this defines the Network Behaviour the UE is expecting to be available in the network as defined in clause 4.3.5.10.</w:t>
      </w:r>
    </w:p>
    <w:p w14:paraId="3908BDB4" w14:textId="77777777" w:rsidR="001145BF" w:rsidRDefault="001145BF" w:rsidP="001145BF">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1F626860" w14:textId="77777777" w:rsidR="001145BF" w:rsidRDefault="001145BF" w:rsidP="001145BF">
      <w:pPr>
        <w:pStyle w:val="B1"/>
      </w:pPr>
      <w:r>
        <w:tab/>
        <w:t>If a Multi-USIM UE wants to enter ECM-IDLE state it includes the Release Request indication and optionally provides Paging Restriction Information.</w:t>
      </w:r>
    </w:p>
    <w:p w14:paraId="1D4AF761" w14:textId="77777777" w:rsidR="001145BF" w:rsidRDefault="001145BF" w:rsidP="001145BF">
      <w:pPr>
        <w:pStyle w:val="B1"/>
      </w:pPr>
      <w:r>
        <w:tab/>
        <w:t>If a Multi-USIM UE needs to modify the Paging Occasions in order to avoid paging collisions, it sends a Requested IMSI Offset to the MME, in order to signal an alternative IMSI as described in clause 4.3.33</w:t>
      </w:r>
    </w:p>
    <w:p w14:paraId="6001092C" w14:textId="77777777" w:rsidR="001145BF" w:rsidRDefault="001145BF" w:rsidP="001145BF">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22C9BB06" w14:textId="77777777" w:rsidR="001145BF" w:rsidRDefault="001145BF" w:rsidP="001145BF">
      <w:pPr>
        <w:pStyle w:val="B1"/>
      </w:pPr>
      <w:r>
        <w:tab/>
        <w:t>If the UE is using a eNodeB that provides discontinuous coverage (e.g. for satellite access with discontinuous coverage), the UE may include an Unavailability Period Duration and Start of Unavailability Period, see clause 4.13.8.2.</w:t>
      </w:r>
    </w:p>
    <w:p w14:paraId="30188715" w14:textId="77777777" w:rsidR="001145BF" w:rsidRPr="00990165" w:rsidRDefault="001145BF" w:rsidP="001145BF">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3803096B" w14:textId="77777777" w:rsidR="001145BF" w:rsidRPr="00990165" w:rsidRDefault="001145BF" w:rsidP="001145BF">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78D3113" w14:textId="77777777" w:rsidR="001145BF" w:rsidRPr="00990165" w:rsidRDefault="001145BF" w:rsidP="001145BF">
      <w:pPr>
        <w:pStyle w:val="B1"/>
      </w:pPr>
      <w:r w:rsidRPr="00990165">
        <w:tab/>
        <w:t xml:space="preserve">To assist Location Services, the </w:t>
      </w:r>
      <w:r w:rsidRPr="00AD079E">
        <w:rPr>
          <w:noProof/>
        </w:rPr>
        <w:t>eNodeB</w:t>
      </w:r>
      <w:r w:rsidRPr="00990165">
        <w:t xml:space="preserve"> indicates the UE's Coverage Level to the MME.</w:t>
      </w:r>
    </w:p>
    <w:p w14:paraId="2EA092A0" w14:textId="77777777" w:rsidR="001145BF" w:rsidRDefault="001145BF" w:rsidP="001145BF">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6125CD1A" w14:textId="77777777" w:rsidR="001145BF" w:rsidRPr="00990165" w:rsidRDefault="001145BF" w:rsidP="001145BF">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023A5B81" w14:textId="77777777" w:rsidR="001145BF" w:rsidRPr="00990165" w:rsidRDefault="001145BF" w:rsidP="001145BF">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13D51D69" w14:textId="77777777" w:rsidR="001145BF" w:rsidRDefault="001145BF" w:rsidP="001145BF">
      <w:pPr>
        <w:pStyle w:val="B1"/>
      </w:pPr>
      <w:r>
        <w:lastRenderedPageBreak/>
        <w:tab/>
        <w:t>If a RLOS attached UE is not successfully authenticated in the old MME, the old MME continues the procedure with sending a Context Response and starting the existing timer also when it cannot validate the Context Request.</w:t>
      </w:r>
    </w:p>
    <w:p w14:paraId="71D60BCD" w14:textId="77777777" w:rsidR="001145BF" w:rsidRPr="00990165" w:rsidRDefault="001145BF" w:rsidP="001145BF">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3B8FB354" w14:textId="77777777" w:rsidR="001145BF" w:rsidRPr="00990165" w:rsidRDefault="001145BF" w:rsidP="001145BF">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12DF8119" w14:textId="77777777" w:rsidR="001145BF" w:rsidRPr="00990165" w:rsidRDefault="001145BF" w:rsidP="001145BF">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23685EEC" w14:textId="77777777" w:rsidR="001145BF" w:rsidRPr="00990165" w:rsidRDefault="001145BF" w:rsidP="001145BF">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760E381B" w14:textId="77777777" w:rsidR="001145BF" w:rsidRPr="00990165" w:rsidRDefault="001145BF" w:rsidP="001145BF">
      <w:pPr>
        <w:pStyle w:val="B1"/>
      </w:pPr>
      <w:r w:rsidRPr="00990165">
        <w:tab/>
        <w:t>If the MM Context received with the Context Response message did not include IMEISV and the MME does not already store the IMEISV of the UE, the MME shall retrieve the ME Identity (IMEISV) from the UE.</w:t>
      </w:r>
    </w:p>
    <w:p w14:paraId="1A8B62BD" w14:textId="77777777" w:rsidR="001145BF" w:rsidRPr="00990165" w:rsidRDefault="001145BF" w:rsidP="001145BF">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7057BB1C" w14:textId="77777777" w:rsidR="001145BF" w:rsidRPr="00990165" w:rsidRDefault="001145BF" w:rsidP="001145BF">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70B201D4" w14:textId="77777777" w:rsidR="001145BF" w:rsidRDefault="001145BF" w:rsidP="001145BF">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77FD0824" w14:textId="77777777" w:rsidR="001145BF" w:rsidRPr="00990165" w:rsidRDefault="001145BF" w:rsidP="001145BF">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412E3D19" w14:textId="77777777" w:rsidR="001145BF" w:rsidRPr="00990165" w:rsidRDefault="001145BF" w:rsidP="001145BF">
      <w:pPr>
        <w:pStyle w:val="B1"/>
      </w:pPr>
      <w:r w:rsidRPr="00990165">
        <w:tab/>
        <w:t>For UE using CIoT EPS Optimisation without any activated PDN connection, there is no EPS Bearer Context(s) included in the Context Response message.</w:t>
      </w:r>
    </w:p>
    <w:p w14:paraId="25EAB0D7" w14:textId="77777777" w:rsidR="001145BF" w:rsidRPr="00990165" w:rsidRDefault="001145BF" w:rsidP="001145BF">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378EE9E5" w14:textId="77777777" w:rsidR="001145BF" w:rsidRDefault="001145BF" w:rsidP="001145BF">
      <w:pPr>
        <w:pStyle w:val="B1"/>
      </w:pPr>
      <w:r>
        <w:lastRenderedPageBreak/>
        <w:tab/>
        <w:t>If the EPS Bearer Context(s) are to be transferred to the new MME, the old MME also includes the Serving GW IP address and TEID for both S1-U and S11-U, if available.</w:t>
      </w:r>
    </w:p>
    <w:p w14:paraId="00AFBC1B" w14:textId="77777777" w:rsidR="001145BF" w:rsidRDefault="001145BF" w:rsidP="001145BF">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0CFF6FA" w14:textId="77777777" w:rsidR="001145BF" w:rsidRPr="00990165" w:rsidRDefault="001145BF" w:rsidP="001145BF">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542C43D" w14:textId="77777777" w:rsidR="001145BF" w:rsidRPr="00990165" w:rsidRDefault="001145BF" w:rsidP="001145BF">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1D6F4170" w14:textId="77777777" w:rsidR="001145BF" w:rsidRPr="00990165" w:rsidRDefault="001145BF" w:rsidP="001145BF">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502E211B" w14:textId="77777777" w:rsidR="001145BF" w:rsidRPr="00990165" w:rsidRDefault="001145BF" w:rsidP="001145BF">
      <w:pPr>
        <w:pStyle w:val="B1"/>
      </w:pPr>
      <w:r w:rsidRPr="00990165">
        <w:tab/>
        <w:t>If the new MME is configured to allow emergency bearer services for unauthenticated UE the new MME behave as follows:</w:t>
      </w:r>
    </w:p>
    <w:p w14:paraId="14B8E439" w14:textId="77777777" w:rsidR="001145BF" w:rsidRPr="00990165" w:rsidRDefault="001145BF" w:rsidP="001145BF">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14182944" w14:textId="77777777" w:rsidR="001145BF" w:rsidRPr="00990165" w:rsidRDefault="001145BF" w:rsidP="001145BF">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7DF3BEE9" w14:textId="77777777" w:rsidR="001145BF" w:rsidRDefault="001145BF" w:rsidP="001145BF">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AEFED1B" w14:textId="77777777" w:rsidR="001145BF" w:rsidRDefault="001145BF" w:rsidP="001145BF">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3167CD0C" w14:textId="77777777" w:rsidR="001145BF" w:rsidRPr="00990165" w:rsidRDefault="001145BF" w:rsidP="001145BF">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76320D96" w14:textId="77777777" w:rsidR="001145BF" w:rsidRPr="00990165" w:rsidRDefault="001145BF" w:rsidP="001145BF">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79403796" w14:textId="77777777" w:rsidR="001145BF" w:rsidRPr="00990165" w:rsidRDefault="001145BF" w:rsidP="001145BF">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2FA17EB0" w14:textId="77777777" w:rsidR="001145BF" w:rsidRPr="00990165" w:rsidRDefault="001145BF" w:rsidP="001145BF">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6185EFE4" w14:textId="77777777" w:rsidR="001145BF" w:rsidRPr="00990165" w:rsidRDefault="001145BF" w:rsidP="001145BF">
      <w:pPr>
        <w:pStyle w:val="B1"/>
      </w:pPr>
      <w:r w:rsidRPr="00990165">
        <w:tab/>
        <w:t>ISR is not indicated in the Context Acknowledge as ISR is not activated due to the S</w:t>
      </w:r>
      <w:r w:rsidRPr="00990165">
        <w:noBreakHyphen/>
        <w:t>GW change.</w:t>
      </w:r>
    </w:p>
    <w:p w14:paraId="6A50E261" w14:textId="77777777" w:rsidR="001145BF" w:rsidRPr="00990165" w:rsidRDefault="001145BF" w:rsidP="001145BF">
      <w:pPr>
        <w:pStyle w:val="B1"/>
      </w:pPr>
      <w:r w:rsidRPr="00990165">
        <w:lastRenderedPageBreak/>
        <w:tab/>
        <w:t>For UE using CIoT EPS Optimisation without any activated PDN connection, the steps 8, 9, 10, 11, 18 and 19 are skipped.</w:t>
      </w:r>
    </w:p>
    <w:p w14:paraId="3C099A4D" w14:textId="77777777" w:rsidR="001145BF" w:rsidRPr="00990165" w:rsidRDefault="001145BF" w:rsidP="001145BF">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57714780" w14:textId="77777777" w:rsidR="001145BF" w:rsidRPr="00990165" w:rsidRDefault="001145BF" w:rsidP="001145BF">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2FD0D6F0" w14:textId="77777777" w:rsidR="001145BF" w:rsidRPr="00990165" w:rsidRDefault="001145BF" w:rsidP="001145BF">
      <w:pPr>
        <w:pStyle w:val="B1"/>
      </w:pPr>
      <w:r w:rsidRPr="00990165">
        <w:tab/>
        <w:t>If only the Control Plane CIoT EPS Optimisation is used, the MME shall include a Control Plane Only PDN Connection Indicator in Create Session Request.</w:t>
      </w:r>
    </w:p>
    <w:p w14:paraId="79D27C11" w14:textId="77777777" w:rsidR="001145BF" w:rsidRPr="00990165" w:rsidRDefault="001145BF" w:rsidP="001145BF">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1AEE91F0" w14:textId="77777777" w:rsidR="001145BF" w:rsidRDefault="001145BF" w:rsidP="001145BF">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D615E1B" w14:textId="77777777" w:rsidR="001145BF" w:rsidRPr="00990165" w:rsidRDefault="001145BF" w:rsidP="001145BF">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2B641B4F" w14:textId="77777777" w:rsidR="001145BF" w:rsidRPr="00990165" w:rsidRDefault="001145BF" w:rsidP="001145BF">
      <w:pPr>
        <w:pStyle w:val="B1"/>
      </w:pPr>
      <w:r w:rsidRPr="00990165">
        <w:tab/>
        <w:t>If the Serving GW has received the Control Plane Only PDN Connection Indicator in step 8, the Serving GW indicates the use of CP only on its CDR.</w:t>
      </w:r>
    </w:p>
    <w:p w14:paraId="3A7875F3" w14:textId="77777777" w:rsidR="001145BF" w:rsidRDefault="001145BF" w:rsidP="001145BF">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3A51B35C" w14:textId="77777777" w:rsidR="001145BF" w:rsidRPr="00990165" w:rsidRDefault="001145BF" w:rsidP="001145BF">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6B5AA038" w14:textId="77777777" w:rsidR="001145BF" w:rsidRPr="00990165" w:rsidRDefault="001145BF" w:rsidP="001145BF">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0EC16F58" w14:textId="77777777" w:rsidR="001145BF" w:rsidRPr="00990165" w:rsidRDefault="001145BF" w:rsidP="001145BF">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2DD94522" w14:textId="77777777" w:rsidR="001145BF" w:rsidRPr="00990165" w:rsidRDefault="001145BF" w:rsidP="001145BF">
      <w:pPr>
        <w:pStyle w:val="B1"/>
      </w:pPr>
      <w:r w:rsidRPr="00990165">
        <w:lastRenderedPageBreak/>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033DEBBE" w14:textId="77777777" w:rsidR="001145BF" w:rsidRPr="00990165" w:rsidRDefault="001145BF" w:rsidP="001145BF">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798988F3" w14:textId="77777777" w:rsidR="001145BF" w:rsidRDefault="001145BF" w:rsidP="001145BF">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2C57C393" w14:textId="77777777" w:rsidR="001145BF" w:rsidRPr="00990165" w:rsidRDefault="001145BF" w:rsidP="001145BF">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3DF69B2B" w14:textId="77777777" w:rsidR="001145BF" w:rsidRDefault="001145BF" w:rsidP="001145BF">
      <w:pPr>
        <w:pStyle w:val="B2"/>
      </w:pPr>
      <w:r>
        <w:t>-</w:t>
      </w:r>
      <w:r>
        <w:tab/>
        <w:t>If separation of S11-U from S1-U is required, the Serving GW shall include the Serving GW IP address and TEID for S11-U and additionally the Serving GW IP address and TEID for S1-U in the Create Session Response.</w:t>
      </w:r>
    </w:p>
    <w:p w14:paraId="38ABA660" w14:textId="77777777" w:rsidR="001145BF" w:rsidRDefault="001145BF" w:rsidP="001145BF">
      <w:pPr>
        <w:pStyle w:val="B2"/>
      </w:pPr>
      <w:r>
        <w:t>-</w:t>
      </w:r>
      <w:r>
        <w:tab/>
        <w:t>Otherwise, if separation of S11-U from S1-U is not required, the Serving GW includes the Serving GW IP address and TEID for S11-U in Create Session Response.</w:t>
      </w:r>
    </w:p>
    <w:p w14:paraId="2C1A7DFA" w14:textId="77777777" w:rsidR="001145BF" w:rsidRPr="00990165" w:rsidRDefault="001145BF" w:rsidP="001145BF">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0F5FB624" w14:textId="77777777" w:rsidR="001145BF" w:rsidRPr="00990165" w:rsidRDefault="001145BF" w:rsidP="001145BF">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65DB4025" w14:textId="77777777" w:rsidR="001145BF" w:rsidRPr="00990165" w:rsidRDefault="001145BF" w:rsidP="001145BF">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738A6B5" w14:textId="77777777" w:rsidR="001145BF" w:rsidRPr="00990165" w:rsidRDefault="001145BF" w:rsidP="001145BF">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3602A5F" w14:textId="77777777" w:rsidR="001145BF" w:rsidRPr="00990165" w:rsidRDefault="001145BF" w:rsidP="001145BF">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B465654" w14:textId="77777777" w:rsidR="001145BF" w:rsidRPr="00990165" w:rsidRDefault="001145BF" w:rsidP="001145BF">
      <w:pPr>
        <w:pStyle w:val="B1"/>
      </w:pPr>
      <w:r w:rsidRPr="00990165">
        <w:tab/>
        <w:t>If the MME determines that only the UE SRVCC capability has changed, the MME sends a Notify Request to the HSS to inform about the changed UE SRVCC capability.</w:t>
      </w:r>
    </w:p>
    <w:p w14:paraId="346AA9DC" w14:textId="77777777" w:rsidR="001145BF" w:rsidRPr="00990165" w:rsidRDefault="001145BF" w:rsidP="001145BF">
      <w:pPr>
        <w:pStyle w:val="B1"/>
      </w:pPr>
      <w:r w:rsidRPr="00990165">
        <w:tab/>
        <w:t>If all the EPS bearers of the UE have emergency ARP value, the new MME may skip the update location procedure or proceed even if the update location fails.</w:t>
      </w:r>
    </w:p>
    <w:p w14:paraId="7B03327D" w14:textId="77777777" w:rsidR="001145BF" w:rsidRDefault="001145BF" w:rsidP="001145BF">
      <w:pPr>
        <w:pStyle w:val="B1"/>
      </w:pPr>
      <w:r>
        <w:tab/>
        <w:t>If the UE is RLOS attached, the new MME skips the Update Location procedure.</w:t>
      </w:r>
    </w:p>
    <w:p w14:paraId="44B4CFE2" w14:textId="77777777" w:rsidR="001145BF" w:rsidRPr="00990165" w:rsidRDefault="001145BF" w:rsidP="001145BF">
      <w:pPr>
        <w:pStyle w:val="B1"/>
      </w:pPr>
      <w:r w:rsidRPr="00990165">
        <w:t>13.</w:t>
      </w:r>
      <w:r w:rsidRPr="00990165">
        <w:tab/>
        <w:t>The HSS sends the message Cancel Location (IMSI, Cancellation Type) to the old MME with Cancellation Type set to Update Procedure.</w:t>
      </w:r>
    </w:p>
    <w:p w14:paraId="6797EF49" w14:textId="77777777" w:rsidR="001145BF" w:rsidRPr="00990165" w:rsidRDefault="001145BF" w:rsidP="001145BF">
      <w:pPr>
        <w:pStyle w:val="B1"/>
      </w:pPr>
      <w:r w:rsidRPr="00990165">
        <w:t>14.</w:t>
      </w:r>
      <w:r w:rsidRPr="00990165">
        <w:tab/>
        <w:t xml:space="preserve">If the timer started in step 4 is not running, the old MME removes the MM context. Otherwise, the contexts are removed when the timer expires. It also ensures that the MM context is kept in the old MME for the case the UE </w:t>
      </w:r>
      <w:r w:rsidRPr="00990165">
        <w:lastRenderedPageBreak/>
        <w:t>initiates another TAU procedure before completing the ongoing TAU procedure to the new MME. The old MME acknowledges with the message Cancel Location Ack (IMSI).</w:t>
      </w:r>
    </w:p>
    <w:p w14:paraId="4AC3A9B9" w14:textId="77777777" w:rsidR="001145BF" w:rsidRPr="00990165" w:rsidRDefault="001145BF" w:rsidP="001145BF">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4F52EEC1" w14:textId="77777777" w:rsidR="001145BF" w:rsidRPr="00990165" w:rsidRDefault="001145BF" w:rsidP="001145BF">
      <w:pPr>
        <w:pStyle w:val="B1"/>
      </w:pPr>
      <w:r w:rsidRPr="00990165">
        <w:t>16.</w:t>
      </w:r>
      <w:r w:rsidRPr="00990165">
        <w:tab/>
        <w:t>The RNC responds with an Iu Release Complete message.</w:t>
      </w:r>
    </w:p>
    <w:p w14:paraId="3B9E4611" w14:textId="77777777" w:rsidR="001145BF" w:rsidRPr="00990165" w:rsidRDefault="001145BF" w:rsidP="001145BF">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41F2DFDB" w14:textId="77777777" w:rsidR="001145BF" w:rsidRPr="00990165" w:rsidRDefault="001145BF" w:rsidP="001145BF">
      <w:pPr>
        <w:pStyle w:val="B1"/>
      </w:pPr>
      <w:r w:rsidRPr="00990165">
        <w:tab/>
        <w:t>The subscription data may contain Enhanced Coverage Restricted parameter. If received from the HSS, MME stores this Enhanced Coverage Restricted parameter in the MME MM context.</w:t>
      </w:r>
    </w:p>
    <w:p w14:paraId="1D829AB2" w14:textId="77777777" w:rsidR="001145BF" w:rsidRDefault="001145BF" w:rsidP="001145BF">
      <w:pPr>
        <w:pStyle w:val="B1"/>
      </w:pPr>
      <w:r>
        <w:tab/>
        <w:t>The subscription data may contain a Service Gap Time. If received from the HSS, the MME stores this Service Gap Time in the MME MM context for the UE and passes it to the UE in the Tracking Area Update Accept message.</w:t>
      </w:r>
    </w:p>
    <w:p w14:paraId="367552BD" w14:textId="77777777" w:rsidR="001145BF" w:rsidRDefault="001145BF" w:rsidP="001145BF">
      <w:pPr>
        <w:pStyle w:val="B1"/>
        <w:rPr>
          <w:ins w:id="133" w:author="QC_01" w:date="2024-01-12T10:46:00Z"/>
        </w:rPr>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4DF3FFB7" w14:textId="77777777" w:rsidR="001145BF" w:rsidRDefault="001145BF" w:rsidP="001145BF">
      <w:pPr>
        <w:pStyle w:val="B1"/>
      </w:pPr>
      <w:ins w:id="134" w:author="QC_01" w:date="2024-01-12T10:46:00Z">
        <w:r>
          <w:tab/>
          <w:t>The subscription data may an contain that the UE is subscribed to receive reference time in access stratum. If received from the HSS, MME stores this indication in the MME MM context.</w:t>
        </w:r>
      </w:ins>
    </w:p>
    <w:p w14:paraId="24A5EE44" w14:textId="77777777" w:rsidR="001145BF" w:rsidRPr="00990165" w:rsidRDefault="001145BF" w:rsidP="001145BF">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0CB277EE" w14:textId="77777777" w:rsidR="001145BF" w:rsidRPr="00990165" w:rsidRDefault="001145BF" w:rsidP="001145BF">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35AF950B" w14:textId="77777777" w:rsidR="001145BF" w:rsidRPr="00990165" w:rsidRDefault="001145BF" w:rsidP="001145BF">
      <w:pPr>
        <w:pStyle w:val="B1"/>
      </w:pPr>
      <w:r w:rsidRPr="00990165">
        <w:tab/>
        <w:t>If all checks are successful then the new MME constructs a context for the UE.</w:t>
      </w:r>
    </w:p>
    <w:p w14:paraId="2BF58796" w14:textId="77777777" w:rsidR="001145BF" w:rsidRPr="00990165" w:rsidRDefault="001145BF" w:rsidP="001145BF">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055F4F00" w14:textId="77777777" w:rsidR="001145BF" w:rsidRPr="00990165" w:rsidRDefault="001145BF" w:rsidP="001145BF">
      <w:pPr>
        <w:pStyle w:val="B1"/>
      </w:pPr>
      <w:r w:rsidRPr="00990165">
        <w:tab/>
        <w:t>If the MME has not changed, step 11 triggers the release of the EPS bearer resources at the old Serving GW.</w:t>
      </w:r>
    </w:p>
    <w:p w14:paraId="34666DBF" w14:textId="77777777" w:rsidR="001145BF" w:rsidRPr="00990165" w:rsidRDefault="001145BF" w:rsidP="001145BF">
      <w:pPr>
        <w:pStyle w:val="B1"/>
      </w:pPr>
      <w:r w:rsidRPr="00990165">
        <w:t>19.</w:t>
      </w:r>
      <w:r w:rsidRPr="00990165">
        <w:tab/>
        <w:t>The Serving GW acknowledges with Delete Session Response (Cause) messages. The Serving GW discards any packets buffered for the UE.</w:t>
      </w:r>
    </w:p>
    <w:p w14:paraId="588CFB72" w14:textId="77777777" w:rsidR="001145BF" w:rsidRPr="00990165" w:rsidRDefault="001145BF" w:rsidP="001145BF">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3397340F" w14:textId="77777777" w:rsidR="001145BF" w:rsidRPr="00990165" w:rsidRDefault="001145BF" w:rsidP="001145BF">
      <w:pPr>
        <w:pStyle w:val="B2"/>
      </w:pPr>
      <w:r w:rsidRPr="00990165">
        <w:t>-</w:t>
      </w:r>
      <w:r w:rsidRPr="00990165">
        <w:tab/>
        <w:t>The MME rejects the Tracking Area Update Request with an appropriate cause to the UE.</w:t>
      </w:r>
    </w:p>
    <w:p w14:paraId="4AB4EFA7" w14:textId="77777777" w:rsidR="001145BF" w:rsidRPr="00990165" w:rsidRDefault="001145BF" w:rsidP="001145BF">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A5AA918" w14:textId="77777777" w:rsidR="001145BF" w:rsidRDefault="001145BF" w:rsidP="001145BF">
      <w:pPr>
        <w:pStyle w:val="B1"/>
      </w:pPr>
      <w:r>
        <w:lastRenderedPageBreak/>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2315C5E0" w14:textId="77777777" w:rsidR="001145BF" w:rsidRDefault="001145BF" w:rsidP="001145BF">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1554F925" w14:textId="77777777" w:rsidR="001145BF" w:rsidRPr="00990165" w:rsidRDefault="001145BF" w:rsidP="001145BF">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77E6C0F4" w14:textId="77777777" w:rsidR="001145BF" w:rsidRPr="00990165" w:rsidRDefault="001145BF" w:rsidP="001145BF">
      <w:pPr>
        <w:pStyle w:val="B1"/>
      </w:pPr>
      <w:r w:rsidRPr="00990165">
        <w:tab/>
        <w:t>For UE using CIoT EPS Optimisation without any activated PDN connection, there is no EPS bearer status included in the TAU Accept message.</w:t>
      </w:r>
    </w:p>
    <w:p w14:paraId="6A85398A" w14:textId="77777777" w:rsidR="001145BF" w:rsidRPr="00990165" w:rsidRDefault="001145BF" w:rsidP="001145BF">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13FD485D" w14:textId="77777777" w:rsidR="001145BF" w:rsidRDefault="001145BF" w:rsidP="001145BF">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76CDDA78" w14:textId="77777777" w:rsidR="001145BF" w:rsidRDefault="001145BF" w:rsidP="001145BF">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524320C2" w14:textId="77777777" w:rsidR="001145BF" w:rsidRPr="00990165" w:rsidRDefault="001145BF" w:rsidP="001145BF">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44C935B" w14:textId="77777777" w:rsidR="001145BF" w:rsidRPr="00990165" w:rsidRDefault="001145BF" w:rsidP="001145BF">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w:t>
      </w:r>
      <w:r w:rsidRPr="00990165">
        <w:lastRenderedPageBreak/>
        <w:t xml:space="preserve">configuration can no longer be used for some EPS bearers, the UE shall stop performing header compression and decompression, when sending or receiving data using Control Plane CIoT EPS </w:t>
      </w:r>
      <w:r>
        <w:t>O</w:t>
      </w:r>
      <w:r w:rsidRPr="00990165">
        <w:t>ptimisation on these EPS bearers.</w:t>
      </w:r>
    </w:p>
    <w:p w14:paraId="38BE04F1" w14:textId="77777777" w:rsidR="001145BF" w:rsidRPr="00990165" w:rsidRDefault="001145BF" w:rsidP="001145BF">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6CD06731" w14:textId="77777777" w:rsidR="001145BF" w:rsidRPr="00990165" w:rsidRDefault="001145BF" w:rsidP="001145BF">
      <w:pPr>
        <w:pStyle w:val="B2"/>
      </w:pPr>
      <w:r w:rsidRPr="00990165">
        <w:t>-</w:t>
      </w:r>
      <w:r w:rsidRPr="00990165">
        <w:tab/>
        <w:t>If the MME has evaluated the support of IMS Voice over PS Sessions, see clause 4.3.5.8, and</w:t>
      </w:r>
    </w:p>
    <w:p w14:paraId="1213B43F" w14:textId="77777777" w:rsidR="001145BF" w:rsidRPr="00990165" w:rsidRDefault="001145BF" w:rsidP="001145BF">
      <w:pPr>
        <w:pStyle w:val="B2"/>
      </w:pPr>
      <w:r w:rsidRPr="00990165">
        <w:t>-</w:t>
      </w:r>
      <w:r w:rsidRPr="00990165">
        <w:tab/>
        <w:t>If the MME determines that it needs to update the Homogeneous Support of IMS Voice over PS Sessions, see clause 4.3.5.8A.</w:t>
      </w:r>
    </w:p>
    <w:p w14:paraId="18F688AA" w14:textId="77777777" w:rsidR="001145BF" w:rsidRPr="00990165" w:rsidRDefault="001145BF" w:rsidP="001145BF">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4E5A8F1" w14:textId="77777777" w:rsidR="001145BF" w:rsidRPr="00990165" w:rsidRDefault="001145BF" w:rsidP="001145BF">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14:paraId="398EEE75" w14:textId="77777777" w:rsidR="001145BF" w:rsidRDefault="001145BF" w:rsidP="001145BF">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3B5ECE3A" w14:textId="77777777" w:rsidR="001145BF" w:rsidRPr="00990165" w:rsidRDefault="001145BF" w:rsidP="001145BF">
      <w:pPr>
        <w:pStyle w:val="B1"/>
      </w:pPr>
      <w:r w:rsidRPr="00990165">
        <w:tab/>
        <w:t>When receiving the TAU Accept message and there is no ISR Activated indication the UE shall set its TIN to "GUTI".</w:t>
      </w:r>
    </w:p>
    <w:p w14:paraId="3F1A6B1A" w14:textId="77777777" w:rsidR="001145BF" w:rsidRPr="00990165" w:rsidRDefault="001145BF" w:rsidP="001145BF">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738B8ABA" w14:textId="77777777" w:rsidR="001145BF" w:rsidRPr="00990165" w:rsidRDefault="001145BF" w:rsidP="001145BF">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B55E9F2" w14:textId="77777777" w:rsidR="001145BF" w:rsidRPr="00990165" w:rsidRDefault="001145BF" w:rsidP="001145BF">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9FCC3CE" w14:textId="77777777" w:rsidR="001145BF" w:rsidRPr="00990165" w:rsidRDefault="001145BF" w:rsidP="001145BF">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0F075FA" w14:textId="77777777" w:rsidR="001145BF" w:rsidRDefault="001145BF" w:rsidP="001145BF">
      <w:pPr>
        <w:pStyle w:val="B1"/>
      </w:pPr>
      <w:r>
        <w:tab/>
        <w:t>If the UE receives a Service Gap Time in the TAU Accept message, the UE shall store this parameter and apply Service Gap Control (see clause 4.3.17.9).</w:t>
      </w:r>
    </w:p>
    <w:p w14:paraId="13EABDE2" w14:textId="77777777" w:rsidR="001145BF" w:rsidRPr="00EC67E9" w:rsidRDefault="001145BF" w:rsidP="001145BF">
      <w:pPr>
        <w:pStyle w:val="B1"/>
      </w:pPr>
      <w:r>
        <w:tab/>
      </w:r>
      <w:r w:rsidRPr="00EC67E9">
        <w:t>If the UE has indicated support for dual connectivity with NR in the TAU Request and the UE is not allowed to use NR as Secondary RAT, the MME indicates that to the UE in the TAU Accept message.</w:t>
      </w:r>
    </w:p>
    <w:p w14:paraId="2F833436" w14:textId="77777777" w:rsidR="001145BF" w:rsidRDefault="001145BF" w:rsidP="001145BF">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5776BC6E" w14:textId="77777777" w:rsidR="001145BF" w:rsidRDefault="001145BF" w:rsidP="001145BF">
      <w:pPr>
        <w:pStyle w:val="B1"/>
      </w:pPr>
      <w:r>
        <w:lastRenderedPageBreak/>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127A660" w14:textId="77777777" w:rsidR="001145BF" w:rsidRDefault="001145BF" w:rsidP="001145BF">
      <w:pPr>
        <w:pStyle w:val="B1"/>
      </w:pPr>
      <w:r>
        <w:tab/>
        <w:t>If the UE had included a UE Specific DRX parameter for NB-IoT in the Tracking Area Update Request, the MME includes the Accepted NB-IoT DRX parameter.</w:t>
      </w:r>
    </w:p>
    <w:p w14:paraId="69265F41" w14:textId="77777777" w:rsidR="001145BF" w:rsidRDefault="001145BF" w:rsidP="001145BF">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00212B2B" w14:textId="77777777" w:rsidR="001145BF" w:rsidRDefault="001145BF" w:rsidP="001145BF">
      <w:pPr>
        <w:pStyle w:val="B1"/>
      </w:pPr>
      <w:r>
        <w:tab/>
        <w:t>If a Multi-USIM UE does not provide a Requested IMSI Offset in step 1, the MME erases any alternative IMSI value in the UE context.</w:t>
      </w:r>
    </w:p>
    <w:p w14:paraId="1381B471" w14:textId="77777777" w:rsidR="001145BF" w:rsidRDefault="001145BF" w:rsidP="001145BF">
      <w:pPr>
        <w:pStyle w:val="NO"/>
      </w:pPr>
      <w:r>
        <w:t>NOTE 8:</w:t>
      </w:r>
      <w:r>
        <w:tab/>
        <w:t>The MME does not remove IMSI Offset value if the Tracking Area Update Request is for periodic Tracking Area Update.</w:t>
      </w:r>
    </w:p>
    <w:p w14:paraId="71F3FFC8" w14:textId="77777777" w:rsidR="001145BF" w:rsidRDefault="001145BF" w:rsidP="001145BF">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38A894B9" w14:textId="77777777" w:rsidR="001145BF" w:rsidRDefault="001145BF" w:rsidP="001145BF">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365E4D02" w14:textId="77777777" w:rsidR="001145BF" w:rsidRDefault="001145BF" w:rsidP="001145BF">
      <w:pPr>
        <w:pStyle w:val="B1"/>
      </w:pPr>
      <w:r>
        <w:tab/>
        <w:t>If both UE and network support discontinuous coverage, the MME provides the Enhanced Discontinuous Coverage Support indication as described in clause 4.13.8.1.</w:t>
      </w:r>
    </w:p>
    <w:p w14:paraId="5ABD0A5C" w14:textId="77777777" w:rsidR="001145BF" w:rsidRDefault="001145BF" w:rsidP="001145BF">
      <w:pPr>
        <w:pStyle w:val="B1"/>
        <w:rPr>
          <w:ins w:id="135" w:author="QC_01" w:date="2024-01-12T10:47:00Z"/>
        </w:rPr>
      </w:pPr>
      <w:r>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14353F3" w14:textId="77777777" w:rsidR="001145BF" w:rsidRDefault="001145BF" w:rsidP="001145BF">
      <w:pPr>
        <w:pStyle w:val="B1"/>
      </w:pPr>
      <w:ins w:id="136" w:author="QC_01" w:date="2024-01-12T10:47:00Z">
        <w:r>
          <w:tab/>
          <w:t>If the UE is subscribed to receive reference time, then the MME provides a Time Distribution indication to the eNodeB.</w:t>
        </w:r>
      </w:ins>
    </w:p>
    <w:p w14:paraId="2EF853AA" w14:textId="77777777" w:rsidR="001145BF" w:rsidRPr="00990165" w:rsidRDefault="001145BF" w:rsidP="001145BF">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07AE780E" w14:textId="77777777" w:rsidR="001145BF" w:rsidRPr="00990165" w:rsidRDefault="001145BF" w:rsidP="001145BF">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4B4055A7" w14:textId="77777777" w:rsidR="001145BF" w:rsidRPr="00990165" w:rsidRDefault="001145BF" w:rsidP="001145BF">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7E22B3B7" w14:textId="77777777" w:rsidR="001145BF" w:rsidRPr="00990165" w:rsidRDefault="001145BF" w:rsidP="001145BF">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145581B3" w14:textId="77777777" w:rsidR="001145BF" w:rsidRPr="00990165" w:rsidRDefault="001145BF" w:rsidP="001145BF">
      <w:r w:rsidRPr="00990165">
        <w:lastRenderedPageBreak/>
        <w:t>The new MME shall determine the Maximum APN restriction based on the received APN Restriction of each bearer context in the Context Response message and then store the new Maximum APN restriction value.</w:t>
      </w:r>
    </w:p>
    <w:p w14:paraId="2F5D5A37" w14:textId="77777777" w:rsidR="001145BF" w:rsidRPr="00990165" w:rsidRDefault="001145BF" w:rsidP="001145BF">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2B5AAD93" w14:textId="77777777" w:rsidR="001145BF" w:rsidRPr="00990165" w:rsidRDefault="001145BF" w:rsidP="001145BF">
      <w:r w:rsidRPr="00990165">
        <w:t>The new MME shall not deactivate emergency service related EPS bearers, i.e. EPS bearers with ARP value reserved for emergency services.</w:t>
      </w:r>
    </w:p>
    <w:p w14:paraId="50C19FB7" w14:textId="77777777" w:rsidR="001145BF" w:rsidRPr="00990165" w:rsidRDefault="001145BF" w:rsidP="001145BF">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2F191BFA" w14:textId="77777777" w:rsidR="001145BF" w:rsidRPr="00990165" w:rsidRDefault="001145BF" w:rsidP="001145BF">
      <w:r w:rsidRPr="00990165">
        <w:t>If the tracking area update procedure fails a maximum allowable number of times, or if the MME returns a Tracking Area Update Reject (Cause) message, the UE shall enter EMM DEREGISTERED state.</w:t>
      </w:r>
    </w:p>
    <w:p w14:paraId="71532042" w14:textId="77777777" w:rsidR="001145BF" w:rsidRPr="00990165" w:rsidRDefault="001145BF" w:rsidP="001145BF">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2C5EA043" w14:textId="77777777" w:rsidR="002400FD" w:rsidRPr="00FC7455" w:rsidRDefault="002400FD" w:rsidP="002400F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0FF0246D" w14:textId="77777777" w:rsidR="00C5523C" w:rsidRPr="00990165" w:rsidRDefault="00C5523C" w:rsidP="00C5523C">
      <w:pPr>
        <w:pStyle w:val="Heading4"/>
      </w:pPr>
      <w:bookmarkStart w:id="137" w:name="_Toc19171948"/>
      <w:bookmarkStart w:id="138" w:name="_Toc27844239"/>
      <w:bookmarkStart w:id="139" w:name="_Toc36134397"/>
      <w:bookmarkStart w:id="140" w:name="_Toc45176080"/>
      <w:bookmarkStart w:id="141" w:name="_Toc51762110"/>
      <w:bookmarkStart w:id="142" w:name="_Toc51762595"/>
      <w:bookmarkStart w:id="143" w:name="_Toc51763078"/>
      <w:bookmarkStart w:id="144" w:name="_Toc153796123"/>
      <w:r w:rsidRPr="00990165">
        <w:lastRenderedPageBreak/>
        <w:t>5.3.3.2</w:t>
      </w:r>
      <w:r w:rsidRPr="00990165">
        <w:tab/>
        <w:t>E-UTRAN Tracking Area Update without S</w:t>
      </w:r>
      <w:r w:rsidRPr="00990165">
        <w:noBreakHyphen/>
        <w:t>GW Change</w:t>
      </w:r>
      <w:bookmarkEnd w:id="137"/>
      <w:bookmarkEnd w:id="138"/>
      <w:bookmarkEnd w:id="139"/>
      <w:bookmarkEnd w:id="140"/>
      <w:bookmarkEnd w:id="141"/>
      <w:bookmarkEnd w:id="142"/>
      <w:bookmarkEnd w:id="143"/>
      <w:bookmarkEnd w:id="144"/>
    </w:p>
    <w:bookmarkStart w:id="145" w:name="_MON_1299306777"/>
    <w:bookmarkStart w:id="146" w:name="_MON_1299389665"/>
    <w:bookmarkStart w:id="147" w:name="_MON_1299389796"/>
    <w:bookmarkStart w:id="148" w:name="_MON_1303038812"/>
    <w:bookmarkStart w:id="149" w:name="_MON_1299048431"/>
    <w:bookmarkStart w:id="150" w:name="_MON_1299048566"/>
    <w:bookmarkStart w:id="151" w:name="_MON_1299048618"/>
    <w:bookmarkStart w:id="152" w:name="_MON_1299048625"/>
    <w:bookmarkStart w:id="153" w:name="_MON_1299048639"/>
    <w:bookmarkStart w:id="154" w:name="_MON_1299048645"/>
    <w:bookmarkStart w:id="155" w:name="_MON_1299048702"/>
    <w:bookmarkStart w:id="156" w:name="_MON_1299048720"/>
    <w:bookmarkEnd w:id="145"/>
    <w:bookmarkEnd w:id="146"/>
    <w:bookmarkEnd w:id="147"/>
    <w:bookmarkEnd w:id="148"/>
    <w:bookmarkEnd w:id="149"/>
    <w:bookmarkEnd w:id="150"/>
    <w:bookmarkEnd w:id="151"/>
    <w:bookmarkEnd w:id="152"/>
    <w:bookmarkEnd w:id="153"/>
    <w:bookmarkEnd w:id="154"/>
    <w:bookmarkEnd w:id="155"/>
    <w:bookmarkEnd w:id="156"/>
    <w:bookmarkStart w:id="157" w:name="_MON_1299266800"/>
    <w:bookmarkEnd w:id="157"/>
    <w:p w14:paraId="0AB21A88" w14:textId="77777777" w:rsidR="00C5523C" w:rsidRPr="00990165" w:rsidRDefault="00C5523C" w:rsidP="00C5523C">
      <w:pPr>
        <w:pStyle w:val="TH"/>
      </w:pPr>
      <w:r w:rsidRPr="00990165">
        <w:object w:dxaOrig="9359" w:dyaOrig="10799" w14:anchorId="3E27979D">
          <v:shape id="_x0000_i1027" type="#_x0000_t75" style="width:467.3pt;height:540pt" o:ole="">
            <v:imagedata r:id="rId20" o:title=""/>
          </v:shape>
          <o:OLEObject Type="Embed" ProgID="Word.Picture.8" ShapeID="_x0000_i1027" DrawAspect="Content" ObjectID="_1769594200" r:id="rId21"/>
        </w:object>
      </w:r>
    </w:p>
    <w:p w14:paraId="6DB077F8" w14:textId="77777777" w:rsidR="00C5523C" w:rsidRPr="00990165" w:rsidRDefault="00C5523C" w:rsidP="00C5523C">
      <w:pPr>
        <w:pStyle w:val="TF"/>
      </w:pPr>
      <w:r w:rsidRPr="00990165">
        <w:t>Figure 5.3.3.2-1: E-UTRAN Tracking Area Update without S</w:t>
      </w:r>
      <w:r w:rsidRPr="00990165">
        <w:noBreakHyphen/>
        <w:t>GW change</w:t>
      </w:r>
    </w:p>
    <w:p w14:paraId="25F75783" w14:textId="77777777" w:rsidR="00C5523C" w:rsidRPr="00990165" w:rsidRDefault="00C5523C" w:rsidP="00C5523C">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1CE4FE28" w14:textId="77777777" w:rsidR="00C5523C" w:rsidRPr="00990165" w:rsidRDefault="00C5523C" w:rsidP="00C5523C">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17F6F58A" w14:textId="77777777" w:rsidR="00C5523C" w:rsidRPr="00990165" w:rsidRDefault="00C5523C" w:rsidP="00C5523C">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78365AAA" w14:textId="77777777" w:rsidR="00C5523C" w:rsidRPr="00990165" w:rsidRDefault="00C5523C" w:rsidP="00C5523C">
      <w:pPr>
        <w:pStyle w:val="B1"/>
      </w:pPr>
      <w:r w:rsidRPr="00990165">
        <w:t>1.</w:t>
      </w:r>
      <w:r w:rsidRPr="00990165">
        <w:tab/>
        <w:t>One of the triggers described in clause 5.3.3.0 for starting the TAU procedure occurs.</w:t>
      </w:r>
    </w:p>
    <w:p w14:paraId="58411A0D" w14:textId="77777777" w:rsidR="00C5523C" w:rsidRPr="00990165" w:rsidRDefault="00C5523C" w:rsidP="00C5523C">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54914CF2" w14:textId="77777777" w:rsidR="00C5523C" w:rsidRPr="00990165" w:rsidRDefault="00C5523C" w:rsidP="00C5523C">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6541D327" w14:textId="77777777" w:rsidR="00C5523C" w:rsidRPr="00990165" w:rsidRDefault="00C5523C" w:rsidP="00C5523C">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94E66F2" w14:textId="77777777" w:rsidR="00C5523C" w:rsidRPr="00990165" w:rsidRDefault="00C5523C" w:rsidP="00C5523C">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3FD01B58" w14:textId="77777777" w:rsidR="00C5523C" w:rsidRPr="00990165" w:rsidRDefault="00C5523C" w:rsidP="00C5523C">
      <w:pPr>
        <w:pStyle w:val="B1"/>
      </w:pPr>
      <w:r w:rsidRPr="00990165">
        <w:tab/>
        <w:t>Alternatively, when a UE only supports E-UTRAN, it identifies itself with the old GUTI and sets the Old GUTI Type to 'native'.</w:t>
      </w:r>
    </w:p>
    <w:p w14:paraId="2DB5D91C" w14:textId="77777777" w:rsidR="00C5523C" w:rsidRPr="00990165" w:rsidRDefault="00C5523C" w:rsidP="00C5523C">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3456CE5B" w14:textId="77777777" w:rsidR="00C5523C" w:rsidRPr="00990165" w:rsidRDefault="00C5523C" w:rsidP="00C5523C">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013741F8" w14:textId="77777777" w:rsidR="00C5523C" w:rsidRDefault="00C5523C" w:rsidP="00C5523C">
      <w:pPr>
        <w:pStyle w:val="B1"/>
      </w:pPr>
      <w:r>
        <w:tab/>
        <w:t>In the RRC connection establishment signalling associated with the TAU Request, the UE indicates its support of the CIoT EPS Optimisations relevant for MME selection.</w:t>
      </w:r>
    </w:p>
    <w:p w14:paraId="3FEA7074" w14:textId="77777777" w:rsidR="00C5523C" w:rsidRPr="00990165" w:rsidRDefault="00C5523C" w:rsidP="00C5523C">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1FE8F62C" w14:textId="77777777" w:rsidR="00C5523C" w:rsidRPr="00990165" w:rsidRDefault="00C5523C" w:rsidP="00C5523C">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4738C7BB" w14:textId="77777777" w:rsidR="00C5523C" w:rsidRPr="00990165" w:rsidRDefault="00C5523C" w:rsidP="00C5523C">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6853314A" w14:textId="77777777" w:rsidR="00C5523C" w:rsidRPr="00990165" w:rsidRDefault="00C5523C" w:rsidP="00C5523C">
      <w:pPr>
        <w:pStyle w:val="B1"/>
      </w:pPr>
      <w:r w:rsidRPr="00990165">
        <w:lastRenderedPageBreak/>
        <w:tab/>
        <w:t>The UE sets the voice domain preference and UE's usage setting according to its configuration, as described in clause 4.3.5.9.</w:t>
      </w:r>
    </w:p>
    <w:p w14:paraId="5A96D459" w14:textId="77777777" w:rsidR="00C5523C" w:rsidRPr="00990165" w:rsidRDefault="00C5523C" w:rsidP="00C5523C">
      <w:pPr>
        <w:pStyle w:val="B1"/>
      </w:pPr>
      <w:r w:rsidRPr="00990165">
        <w:tab/>
        <w:t>The UE includes extended idle mode DRX parameters information element if it needs to enable extended idle mode DRX, even if extended idle mode DRX parameters were already negotiated before.</w:t>
      </w:r>
    </w:p>
    <w:p w14:paraId="675D4CD2" w14:textId="77777777" w:rsidR="00C5523C" w:rsidRPr="00990165" w:rsidRDefault="00C5523C" w:rsidP="00C5523C">
      <w:pPr>
        <w:pStyle w:val="B1"/>
      </w:pPr>
      <w:r w:rsidRPr="00990165">
        <w:tab/>
        <w:t>If a UE includes a Preferred Network Behaviour, this defines the Network Behaviour the UE is expecting to be available in the network as defined in clause 4.3.5.10.</w:t>
      </w:r>
    </w:p>
    <w:p w14:paraId="0159031D" w14:textId="77777777" w:rsidR="00C5523C" w:rsidRDefault="00C5523C" w:rsidP="00C5523C">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4ED91573" w14:textId="77777777" w:rsidR="00C5523C" w:rsidRDefault="00C5523C" w:rsidP="00C5523C">
      <w:pPr>
        <w:pStyle w:val="B1"/>
      </w:pPr>
      <w:r>
        <w:tab/>
        <w:t>If a Multi-USIM UE wants to enter ECM-IDLE state it includes the Release Request indication and optionally provides Paging Restriction Information.</w:t>
      </w:r>
    </w:p>
    <w:p w14:paraId="7918B32B" w14:textId="77777777" w:rsidR="00C5523C" w:rsidRDefault="00C5523C" w:rsidP="00C5523C">
      <w:pPr>
        <w:pStyle w:val="B1"/>
      </w:pPr>
      <w:r>
        <w:tab/>
        <w:t>If a Multi-USIM UE needs to modify the Paging Occasions in order to avoid paging collisions, it sends a Requested IMSI Offset to the MME, in order to signal an alternative IMSI as described in clause 4.3.33.</w:t>
      </w:r>
    </w:p>
    <w:p w14:paraId="439E6E7C" w14:textId="77777777" w:rsidR="00C5523C" w:rsidRDefault="00C5523C" w:rsidP="00C5523C">
      <w:pPr>
        <w:pStyle w:val="B1"/>
      </w:pPr>
      <w:r>
        <w:tab/>
        <w:t>If the UE is using a eNodeB that provides discontinuous coverage (e.g. for satellite access with discontinuous coverage), the UE may include an Unavailability Period Duration and Start of Unavailability Period, see clause 4.13.8.2.</w:t>
      </w:r>
    </w:p>
    <w:p w14:paraId="30015A3F" w14:textId="77777777" w:rsidR="00C5523C" w:rsidRPr="00990165" w:rsidRDefault="00C5523C" w:rsidP="00C5523C">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3EEFFC80" w14:textId="77777777" w:rsidR="00C5523C" w:rsidRPr="00990165" w:rsidRDefault="00C5523C" w:rsidP="00C5523C">
      <w:pPr>
        <w:pStyle w:val="B1"/>
      </w:pPr>
      <w:r w:rsidRPr="00990165">
        <w:tab/>
        <w:t xml:space="preserve">To assist Location Services, the </w:t>
      </w:r>
      <w:r w:rsidRPr="00AD079E">
        <w:rPr>
          <w:noProof/>
        </w:rPr>
        <w:t>eNodeB</w:t>
      </w:r>
      <w:r w:rsidRPr="00990165">
        <w:t xml:space="preserve"> indicates the UE's Coverage Level to the MME.</w:t>
      </w:r>
    </w:p>
    <w:p w14:paraId="17B69DA2" w14:textId="77777777" w:rsidR="00C5523C" w:rsidRDefault="00C5523C" w:rsidP="00C5523C">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53CA0F3D" w14:textId="77777777" w:rsidR="00C5523C" w:rsidRDefault="00C5523C" w:rsidP="00C5523C">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09B78AA1" w14:textId="77777777" w:rsidR="00C5523C" w:rsidRPr="00990165" w:rsidRDefault="00C5523C" w:rsidP="00C5523C">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614DF271" w14:textId="77777777" w:rsidR="00C5523C" w:rsidRPr="00990165" w:rsidRDefault="00C5523C" w:rsidP="00C5523C">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65ABC7C" w14:textId="77777777" w:rsidR="00C5523C" w:rsidRDefault="00C5523C" w:rsidP="00C5523C">
      <w:pPr>
        <w:pStyle w:val="B1"/>
      </w:pPr>
      <w:r>
        <w:lastRenderedPageBreak/>
        <w:tab/>
        <w:t>If a RLOS attached UE is not successfully authenticated in the old MME and/or the Context Request cannot be validated, the old MME continues the procedure with sending a Context Response and starting the existing timer.</w:t>
      </w:r>
    </w:p>
    <w:p w14:paraId="61FD95F2" w14:textId="77777777" w:rsidR="00C5523C" w:rsidRPr="00990165" w:rsidRDefault="00C5523C" w:rsidP="00C5523C">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586E47E5" w14:textId="77777777" w:rsidR="00C5523C" w:rsidRPr="00990165" w:rsidRDefault="00C5523C" w:rsidP="00C5523C">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19C8F403" w14:textId="77777777" w:rsidR="00C5523C" w:rsidRPr="00990165" w:rsidRDefault="00C5523C" w:rsidP="00C5523C">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4D45C612" w14:textId="77777777" w:rsidR="00C5523C" w:rsidRPr="00990165" w:rsidRDefault="00C5523C" w:rsidP="00C5523C">
      <w:pPr>
        <w:pStyle w:val="B1"/>
      </w:pPr>
      <w:r w:rsidRPr="00990165">
        <w:tab/>
        <w:t>Change to Report flag is included by the old MME or the old S4 SGSN if reporting of change of UE Time Zone, or Serving Network, or both towards Serving GW / PDN GW was deferred by the old MME or old S4 SGSN.</w:t>
      </w:r>
    </w:p>
    <w:p w14:paraId="08CC761C" w14:textId="77777777" w:rsidR="00C5523C" w:rsidRPr="00990165" w:rsidRDefault="00C5523C" w:rsidP="00C5523C">
      <w:pPr>
        <w:pStyle w:val="B1"/>
      </w:pPr>
      <w:r w:rsidRPr="00990165">
        <w:tab/>
        <w:t>If the Context Response message did not include IMEISV and the MME does not already store the IMEISV of the UE, the MME shall retrieve the ME Identity (IMEISV) from the UE.</w:t>
      </w:r>
    </w:p>
    <w:p w14:paraId="26DBD449" w14:textId="77777777" w:rsidR="00C5523C" w:rsidRPr="00990165" w:rsidRDefault="00C5523C" w:rsidP="00C5523C">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5A6BAC44" w14:textId="77777777" w:rsidR="00C5523C" w:rsidRPr="00990165" w:rsidRDefault="00C5523C" w:rsidP="00C5523C">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6FBC8BEF" w14:textId="77777777" w:rsidR="00C5523C" w:rsidRPr="00990165" w:rsidRDefault="00C5523C" w:rsidP="00C5523C">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2F514ADC" w14:textId="77777777" w:rsidR="00C5523C" w:rsidRPr="00990165" w:rsidRDefault="00C5523C" w:rsidP="00C5523C">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5CB19749" w14:textId="77777777" w:rsidR="00C5523C" w:rsidRDefault="00C5523C" w:rsidP="00C5523C">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2405C2A8" w14:textId="77777777" w:rsidR="00C5523C" w:rsidRPr="00990165" w:rsidRDefault="00C5523C" w:rsidP="00C5523C">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0C097988" w14:textId="77777777" w:rsidR="00C5523C" w:rsidRPr="00990165" w:rsidRDefault="00C5523C" w:rsidP="00C5523C">
      <w:pPr>
        <w:pStyle w:val="B1"/>
      </w:pPr>
      <w:r w:rsidRPr="00990165">
        <w:tab/>
        <w:t>For UE using CIoT EPS Optimisation without any activated PDN connection, there is no EPS Bearer Context(s) included in the Context Response message.</w:t>
      </w:r>
    </w:p>
    <w:p w14:paraId="6288095B" w14:textId="77777777" w:rsidR="00C5523C" w:rsidRPr="00990165" w:rsidRDefault="00C5523C" w:rsidP="00C5523C">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w:t>
      </w:r>
      <w:r>
        <w:lastRenderedPageBreak/>
        <w:t>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17DBD5AE" w14:textId="77777777" w:rsidR="00C5523C" w:rsidRDefault="00C5523C" w:rsidP="00C5523C">
      <w:pPr>
        <w:pStyle w:val="B1"/>
      </w:pPr>
      <w:r>
        <w:tab/>
        <w:t>If the EPS Bearer Context(s) are to be transferred to the new MME, the old MME also includes the Serving GW IP address and TEID for both S1-U and S11-U, if available.</w:t>
      </w:r>
    </w:p>
    <w:p w14:paraId="67A14415" w14:textId="77777777" w:rsidR="00C5523C" w:rsidRDefault="00C5523C" w:rsidP="00C5523C">
      <w:pPr>
        <w:pStyle w:val="B1"/>
      </w:pPr>
      <w:r>
        <w:tab/>
        <w:t>If the Old MME is aware the UE is a LTE-M UE, it provides the LTE-M UE Indication to the new MME.</w:t>
      </w:r>
    </w:p>
    <w:p w14:paraId="30BDCB99" w14:textId="77777777" w:rsidR="00C5523C" w:rsidRPr="00990165" w:rsidRDefault="00C5523C" w:rsidP="00C5523C">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C386A9F" w14:textId="77777777" w:rsidR="00C5523C" w:rsidRPr="00990165" w:rsidRDefault="00C5523C" w:rsidP="00C5523C">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1B5F3EE4" w14:textId="77777777" w:rsidR="00C5523C" w:rsidRPr="00990165" w:rsidRDefault="00C5523C" w:rsidP="00C5523C">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2FFC5E50" w14:textId="77777777" w:rsidR="00C5523C" w:rsidRPr="00990165" w:rsidRDefault="00C5523C" w:rsidP="00C5523C">
      <w:pPr>
        <w:pStyle w:val="B1"/>
      </w:pPr>
      <w:r w:rsidRPr="00990165">
        <w:tab/>
        <w:t>If the new MME is configured to allow emergency bearer services for unauthenticated UE the new MME behave as follows:</w:t>
      </w:r>
    </w:p>
    <w:p w14:paraId="7FBAE05A" w14:textId="77777777" w:rsidR="00C5523C" w:rsidRPr="00990165" w:rsidRDefault="00C5523C" w:rsidP="00C5523C">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3F3DCCDD" w14:textId="77777777" w:rsidR="00C5523C" w:rsidRPr="00990165" w:rsidRDefault="00C5523C" w:rsidP="00C5523C">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40E910FA" w14:textId="77777777" w:rsidR="00C5523C" w:rsidRDefault="00C5523C" w:rsidP="00C5523C">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483D26BA" w14:textId="77777777" w:rsidR="00C5523C" w:rsidRDefault="00C5523C" w:rsidP="00C5523C">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D039A97" w14:textId="77777777" w:rsidR="00C5523C" w:rsidRPr="00990165" w:rsidRDefault="00C5523C" w:rsidP="00C5523C">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3E4E77B6" w14:textId="77777777" w:rsidR="00C5523C" w:rsidRPr="00990165" w:rsidRDefault="00C5523C" w:rsidP="00C5523C">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63534779" w14:textId="77777777" w:rsidR="00C5523C" w:rsidRPr="00990165" w:rsidRDefault="00C5523C" w:rsidP="00C5523C">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 xml:space="preserve">GW change the S4 SGSN does not send any Delete </w:t>
      </w:r>
      <w:r w:rsidRPr="00990165">
        <w:lastRenderedPageBreak/>
        <w:t>Session Request message to the S</w:t>
      </w:r>
      <w:r w:rsidRPr="00990165">
        <w:noBreakHyphen/>
        <w:t>GW. The MME shall not activate ISR if the associated Serving GW does not support ISR.</w:t>
      </w:r>
    </w:p>
    <w:p w14:paraId="0CE9DC4E" w14:textId="77777777" w:rsidR="00C5523C" w:rsidRPr="00990165" w:rsidRDefault="00C5523C" w:rsidP="00C5523C">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02B54CAB" w14:textId="77777777" w:rsidR="00C5523C" w:rsidRPr="00990165" w:rsidRDefault="00C5523C" w:rsidP="00C5523C">
      <w:pPr>
        <w:pStyle w:val="B1"/>
      </w:pPr>
      <w:r w:rsidRPr="00990165">
        <w:tab/>
        <w:t>For UE using CIoT EPS Optimisation without any activated PDN connection, the steps 9, 10, 11, 12 and 13 are skipped.</w:t>
      </w:r>
    </w:p>
    <w:p w14:paraId="004AF5AC" w14:textId="77777777" w:rsidR="00C5523C" w:rsidRPr="00990165" w:rsidRDefault="00C5523C" w:rsidP="00C5523C">
      <w:pPr>
        <w:pStyle w:val="B1"/>
      </w:pPr>
      <w:r w:rsidRPr="00990165">
        <w:t>8.</w:t>
      </w:r>
      <w:r w:rsidRPr="00990165">
        <w:tab/>
        <w:t>Void.</w:t>
      </w:r>
    </w:p>
    <w:p w14:paraId="56BF67C8" w14:textId="77777777" w:rsidR="00C5523C" w:rsidRPr="00990165" w:rsidRDefault="00C5523C" w:rsidP="00C5523C">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07FD3926" w14:textId="77777777" w:rsidR="00C5523C" w:rsidRPr="00990165" w:rsidRDefault="00C5523C" w:rsidP="00C5523C">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188613B1" w14:textId="77777777" w:rsidR="00C5523C" w:rsidRPr="00990165" w:rsidRDefault="00C5523C" w:rsidP="00C5523C">
      <w:pPr>
        <w:pStyle w:val="NO"/>
      </w:pPr>
      <w:r w:rsidRPr="00990165">
        <w:t>NOTE 6:</w:t>
      </w:r>
      <w:r w:rsidRPr="00990165">
        <w:tab/>
        <w:t>The User CSG Information IE is only sent in step 9 if the "Active flag" is set in the TAU Request message.</w:t>
      </w:r>
    </w:p>
    <w:p w14:paraId="6AAE1935" w14:textId="77777777" w:rsidR="00C5523C" w:rsidRPr="00990165" w:rsidRDefault="00C5523C" w:rsidP="00C5523C">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3409F107" w14:textId="77777777" w:rsidR="00C5523C" w:rsidRPr="00990165" w:rsidRDefault="00C5523C" w:rsidP="00C5523C">
      <w:pPr>
        <w:pStyle w:val="B1"/>
      </w:pPr>
      <w:r w:rsidRPr="00990165">
        <w:tab/>
        <w:t>If the new MME receives the EPS bearer context with SCEF, then the new MME updates the SCEF as defined in TS</w:t>
      </w:r>
      <w:r>
        <w:t> </w:t>
      </w:r>
      <w:r w:rsidRPr="00990165">
        <w:t>23.682</w:t>
      </w:r>
      <w:r>
        <w:t> </w:t>
      </w:r>
      <w:r w:rsidRPr="00990165">
        <w:t>[74].</w:t>
      </w:r>
    </w:p>
    <w:p w14:paraId="7C706D29" w14:textId="77777777" w:rsidR="00C5523C" w:rsidRPr="00990165" w:rsidRDefault="00C5523C" w:rsidP="00C5523C">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0018B303" w14:textId="77777777" w:rsidR="00C5523C" w:rsidRDefault="00C5523C" w:rsidP="00C5523C">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E9829F8" w14:textId="77777777" w:rsidR="00C5523C" w:rsidRPr="00990165" w:rsidRDefault="00C5523C" w:rsidP="00C5523C">
      <w:pPr>
        <w:pStyle w:val="B1"/>
      </w:pPr>
      <w:r w:rsidRPr="00990165">
        <w:t>10.</w:t>
      </w:r>
      <w:r w:rsidRPr="00990165">
        <w:tab/>
        <w:t xml:space="preserve">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w:t>
      </w:r>
      <w:r w:rsidRPr="00990165">
        <w:lastRenderedPageBreak/>
        <w:t>Information IE and/or UE Time Zone IE and/or User CSG Information IE and/or Serving Network IE are also included if they are present in step 9.</w:t>
      </w:r>
    </w:p>
    <w:p w14:paraId="3E8EEB8F" w14:textId="77777777" w:rsidR="00C5523C" w:rsidRPr="00990165" w:rsidRDefault="00C5523C" w:rsidP="00C5523C">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0BEF939C" w14:textId="77777777" w:rsidR="00C5523C" w:rsidRDefault="00C5523C" w:rsidP="00C5523C">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00FE862B" w14:textId="77777777" w:rsidR="00C5523C" w:rsidRPr="00990165" w:rsidRDefault="00C5523C" w:rsidP="00C5523C">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3F6DBF77" w14:textId="77777777" w:rsidR="00C5523C" w:rsidRPr="00990165" w:rsidRDefault="00C5523C" w:rsidP="00C5523C">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705719A3" w14:textId="77777777" w:rsidR="00C5523C" w:rsidRPr="00990165" w:rsidRDefault="00C5523C" w:rsidP="00C5523C">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587F6C9D" w14:textId="77777777" w:rsidR="00C5523C" w:rsidRPr="00990165" w:rsidRDefault="00C5523C" w:rsidP="00C5523C">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2B769A2E" w14:textId="77777777" w:rsidR="00C5523C" w:rsidRPr="00990165" w:rsidRDefault="00C5523C" w:rsidP="00C5523C">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000593B5" w14:textId="77777777" w:rsidR="00C5523C" w:rsidRPr="00990165" w:rsidRDefault="00C5523C" w:rsidP="00C5523C">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710034AF" w14:textId="77777777" w:rsidR="00C5523C" w:rsidRPr="00990165" w:rsidRDefault="00C5523C" w:rsidP="00C5523C">
      <w:pPr>
        <w:pStyle w:val="B1"/>
      </w:pPr>
      <w:r w:rsidRPr="00990165">
        <w:tab/>
        <w:t>The buffered DL data is sent to the UE as described in steps 12-14 of clause 5.3.4B.3.</w:t>
      </w:r>
    </w:p>
    <w:p w14:paraId="2FF204AE" w14:textId="77777777" w:rsidR="00C5523C" w:rsidRPr="00990165" w:rsidRDefault="00C5523C" w:rsidP="00C5523C">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72AA4639" w14:textId="77777777" w:rsidR="00C5523C" w:rsidRPr="00990165" w:rsidRDefault="00C5523C" w:rsidP="00C5523C">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 xml:space="preserve">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w:t>
      </w:r>
      <w:r w:rsidRPr="00990165">
        <w:lastRenderedPageBreak/>
        <w:t>unless the MME has completed its evaluation of the support of "IMS Voice over PS Session" as specified in clause 4.3.5.8. The ME Identity is included if step 5 caused the MME to retrieve the IMEISV from the UE.</w:t>
      </w:r>
    </w:p>
    <w:p w14:paraId="0954EFB2" w14:textId="77777777" w:rsidR="00C5523C" w:rsidRPr="00990165" w:rsidRDefault="00C5523C" w:rsidP="00C5523C">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A7C443A" w14:textId="77777777" w:rsidR="00C5523C" w:rsidRPr="00990165" w:rsidRDefault="00C5523C" w:rsidP="00C5523C">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2C522044" w14:textId="77777777" w:rsidR="00C5523C" w:rsidRPr="00990165" w:rsidRDefault="00C5523C" w:rsidP="00C5523C">
      <w:pPr>
        <w:pStyle w:val="B1"/>
      </w:pPr>
      <w:r w:rsidRPr="00990165">
        <w:tab/>
        <w:t>If the MME determines that only the UE SRVCC capability has changed, the MME sends a Notify Request to the HSS to inform about the changed UE SRVCC capability.</w:t>
      </w:r>
    </w:p>
    <w:p w14:paraId="65AC9735" w14:textId="77777777" w:rsidR="00C5523C" w:rsidRPr="00990165" w:rsidRDefault="00C5523C" w:rsidP="00C5523C">
      <w:pPr>
        <w:pStyle w:val="B1"/>
      </w:pPr>
      <w:r w:rsidRPr="00990165">
        <w:tab/>
        <w:t>If all the EPS bearers of the UE have emergency ARP value, the new MME may skip the update location procedure or proceed even if the update location fails.</w:t>
      </w:r>
    </w:p>
    <w:p w14:paraId="2931C989" w14:textId="77777777" w:rsidR="00C5523C" w:rsidRDefault="00C5523C" w:rsidP="00C5523C">
      <w:pPr>
        <w:pStyle w:val="B1"/>
      </w:pPr>
      <w:r>
        <w:tab/>
        <w:t>If the UE is RLOS attached, the new MME skips the update location procedure and the TAU procedure proceeds.</w:t>
      </w:r>
    </w:p>
    <w:p w14:paraId="760D5B37" w14:textId="77777777" w:rsidR="00C5523C" w:rsidRPr="00990165" w:rsidRDefault="00C5523C" w:rsidP="00C5523C">
      <w:pPr>
        <w:pStyle w:val="B1"/>
      </w:pPr>
      <w:r w:rsidRPr="00990165">
        <w:t>15.</w:t>
      </w:r>
      <w:r w:rsidRPr="00990165">
        <w:tab/>
        <w:t>The HSS sends a Cancel Location (IMSI, Cancellation type) message to the old MME with a Cancellation Type set to Update Procedure.</w:t>
      </w:r>
    </w:p>
    <w:p w14:paraId="79715400" w14:textId="77777777" w:rsidR="00C5523C" w:rsidRPr="00990165" w:rsidRDefault="00C5523C" w:rsidP="00C5523C">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0BB06A21" w14:textId="77777777" w:rsidR="00C5523C" w:rsidRPr="00990165" w:rsidRDefault="00C5523C" w:rsidP="00C5523C">
      <w:pPr>
        <w:pStyle w:val="NO"/>
      </w:pPr>
      <w:r w:rsidRPr="00990165">
        <w:t>NOTE 9:</w:t>
      </w:r>
      <w:r w:rsidRPr="00990165">
        <w:tab/>
        <w:t>ISR Activated is never indicated from new to old MME.</w:t>
      </w:r>
    </w:p>
    <w:p w14:paraId="09E43DA5" w14:textId="77777777" w:rsidR="00C5523C" w:rsidRPr="00990165" w:rsidRDefault="00C5523C" w:rsidP="00C5523C">
      <w:pPr>
        <w:pStyle w:val="B1"/>
      </w:pPr>
      <w:r w:rsidRPr="00990165">
        <w:tab/>
        <w:t>So an old MME deletes all the bearer resources of the UE in any case when the timer started in step 4 expires, which is independent on receiving a Cancel Location message.</w:t>
      </w:r>
    </w:p>
    <w:p w14:paraId="141DABA0" w14:textId="77777777" w:rsidR="00C5523C" w:rsidRPr="00990165" w:rsidRDefault="00C5523C" w:rsidP="00C5523C">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514DD3F1" w14:textId="77777777" w:rsidR="00C5523C" w:rsidRPr="00990165" w:rsidRDefault="00C5523C" w:rsidP="00C5523C">
      <w:pPr>
        <w:pStyle w:val="B1"/>
      </w:pPr>
      <w:r w:rsidRPr="00990165">
        <w:t>18.</w:t>
      </w:r>
      <w:r w:rsidRPr="00990165">
        <w:tab/>
        <w:t>The RNC responds with an Iu Release Complete message.</w:t>
      </w:r>
    </w:p>
    <w:p w14:paraId="31C8B4F2" w14:textId="77777777" w:rsidR="00C5523C" w:rsidRPr="00990165" w:rsidRDefault="00C5523C" w:rsidP="00C5523C">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7BD26D12" w14:textId="77777777" w:rsidR="00C5523C" w:rsidRPr="00990165" w:rsidRDefault="00C5523C" w:rsidP="00C5523C">
      <w:pPr>
        <w:pStyle w:val="B1"/>
      </w:pPr>
      <w:r w:rsidRPr="00990165">
        <w:tab/>
        <w:t>The subscription data may contain Enhanced Coverage Restricted parameter. If received from the HSS, MME stores this Enhanced Coverage Restricted parameter in the MME MM context.</w:t>
      </w:r>
    </w:p>
    <w:p w14:paraId="52AF3E7A" w14:textId="77777777" w:rsidR="00C5523C" w:rsidRDefault="00C5523C" w:rsidP="00C5523C">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27FCC0BD" w14:textId="77777777" w:rsidR="00C5523C" w:rsidRDefault="00C5523C" w:rsidP="00C5523C">
      <w:pPr>
        <w:pStyle w:val="B1"/>
        <w:rPr>
          <w:ins w:id="158" w:author="QC_01" w:date="2024-01-12T10:49:00Z"/>
        </w:rPr>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267AD426" w14:textId="77777777" w:rsidR="00C5523C" w:rsidRDefault="00C5523C" w:rsidP="00C5523C">
      <w:pPr>
        <w:pStyle w:val="B1"/>
      </w:pPr>
      <w:ins w:id="159" w:author="QC_01" w:date="2024-01-12T10:49:00Z">
        <w:r>
          <w:tab/>
          <w:t>The subscription data may an contain that the UE is subscribed to receive reference time in access stratum. If received from the HSS, MME stores this indication in the MME MM context.</w:t>
        </w:r>
      </w:ins>
    </w:p>
    <w:p w14:paraId="51298634" w14:textId="77777777" w:rsidR="00C5523C" w:rsidRPr="00990165" w:rsidRDefault="00C5523C" w:rsidP="00C5523C">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410E4EE9" w14:textId="77777777" w:rsidR="00C5523C" w:rsidRPr="00990165" w:rsidRDefault="00C5523C" w:rsidP="00C5523C">
      <w:pPr>
        <w:pStyle w:val="B1"/>
      </w:pPr>
      <w:r w:rsidRPr="00990165">
        <w:lastRenderedPageBreak/>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5CF60833" w14:textId="77777777" w:rsidR="00C5523C" w:rsidRPr="00990165" w:rsidRDefault="00C5523C" w:rsidP="00C5523C">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65A57846" w14:textId="77777777" w:rsidR="00C5523C" w:rsidRPr="00990165" w:rsidRDefault="00C5523C" w:rsidP="00C5523C">
      <w:pPr>
        <w:pStyle w:val="B2"/>
      </w:pPr>
      <w:r w:rsidRPr="00990165">
        <w:t>-</w:t>
      </w:r>
      <w:r w:rsidRPr="00990165">
        <w:tab/>
        <w:t>The MME rejects the Tracking Area Update Request with an appropriate cause to the UE.</w:t>
      </w:r>
    </w:p>
    <w:p w14:paraId="1803F6EA" w14:textId="77777777" w:rsidR="00C5523C" w:rsidRPr="00990165" w:rsidRDefault="00C5523C" w:rsidP="00C5523C">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6B242E8B" w14:textId="77777777" w:rsidR="00C5523C" w:rsidRDefault="00C5523C" w:rsidP="00C5523C">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661A8BE5" w14:textId="77777777" w:rsidR="00C5523C" w:rsidRDefault="00C5523C" w:rsidP="00C5523C">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2375C4B5" w14:textId="77777777" w:rsidR="00C5523C" w:rsidRPr="00990165" w:rsidRDefault="00C5523C" w:rsidP="00C5523C">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78081889" w14:textId="77777777" w:rsidR="00C5523C" w:rsidRPr="00990165" w:rsidRDefault="00C5523C" w:rsidP="00C5523C">
      <w:pPr>
        <w:pStyle w:val="B1"/>
      </w:pPr>
      <w:r w:rsidRPr="00990165">
        <w:tab/>
        <w:t>For UE using CIoT EPS Optimisation without any activated PDN connection, there is no EPS bearer status included in the TAU Accept message.</w:t>
      </w:r>
    </w:p>
    <w:p w14:paraId="69A2363B" w14:textId="77777777" w:rsidR="00C5523C" w:rsidRPr="00990165" w:rsidRDefault="00C5523C" w:rsidP="00C5523C">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0F075605" w14:textId="77777777" w:rsidR="00C5523C" w:rsidRDefault="00C5523C" w:rsidP="00C5523C">
      <w:pPr>
        <w:pStyle w:val="B1"/>
      </w:pPr>
      <w:r>
        <w:lastRenderedPageBreak/>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277BB677" w14:textId="77777777" w:rsidR="00C5523C" w:rsidRDefault="00C5523C" w:rsidP="00C5523C">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5013B2FE" w14:textId="77777777" w:rsidR="00C5523C" w:rsidRPr="00990165" w:rsidRDefault="00C5523C" w:rsidP="00C5523C">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1EC6AA38" w14:textId="77777777" w:rsidR="00C5523C" w:rsidRPr="00990165" w:rsidRDefault="00C5523C" w:rsidP="00C5523C">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467CE80E" w14:textId="77777777" w:rsidR="00C5523C" w:rsidRPr="00990165" w:rsidRDefault="00C5523C" w:rsidP="00C5523C">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40DF4664" w14:textId="77777777" w:rsidR="00C5523C" w:rsidRPr="00990165" w:rsidRDefault="00C5523C" w:rsidP="00C5523C">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509C33FB" w14:textId="77777777" w:rsidR="00C5523C" w:rsidRPr="00990165" w:rsidRDefault="00C5523C" w:rsidP="00C5523C">
      <w:pPr>
        <w:pStyle w:val="B2"/>
      </w:pPr>
      <w:r w:rsidRPr="00990165">
        <w:t>-</w:t>
      </w:r>
      <w:r w:rsidRPr="00990165">
        <w:tab/>
        <w:t>If the MME has evaluated the support of IMS Voice over PS Sessions, see clause 4.3.5.8, and</w:t>
      </w:r>
    </w:p>
    <w:p w14:paraId="1383133B" w14:textId="77777777" w:rsidR="00C5523C" w:rsidRPr="00990165" w:rsidRDefault="00C5523C" w:rsidP="00C5523C">
      <w:pPr>
        <w:pStyle w:val="B2"/>
      </w:pPr>
      <w:r w:rsidRPr="00990165">
        <w:t>-</w:t>
      </w:r>
      <w:r w:rsidRPr="00990165">
        <w:tab/>
        <w:t>If the MME determines that it needs to update the Homogeneous Support of IMS Voice over PS Sessions, see clause 4.3.5.8A.</w:t>
      </w:r>
    </w:p>
    <w:p w14:paraId="26857941" w14:textId="77777777" w:rsidR="00C5523C" w:rsidRPr="00990165" w:rsidRDefault="00C5523C" w:rsidP="00C5523C">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69897CA4" w14:textId="77777777" w:rsidR="00C5523C" w:rsidRPr="00990165" w:rsidRDefault="00C5523C" w:rsidP="00C5523C">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5A7F8B19" w14:textId="77777777" w:rsidR="00C5523C" w:rsidRPr="00990165" w:rsidRDefault="00C5523C" w:rsidP="00C5523C">
      <w:pPr>
        <w:pStyle w:val="B1"/>
      </w:pPr>
      <w:r w:rsidRPr="00990165">
        <w:tab/>
        <w:t>For an MME change ISR is not activated by the new MME to avoid context transfer procedures with two old CN nodes.</w:t>
      </w:r>
    </w:p>
    <w:p w14:paraId="6A083105" w14:textId="77777777" w:rsidR="00C5523C" w:rsidRPr="00990165" w:rsidRDefault="00C5523C" w:rsidP="00C5523C">
      <w:pPr>
        <w:pStyle w:val="B1"/>
      </w:pPr>
      <w:r w:rsidRPr="00990165">
        <w:tab/>
        <w:t>For an emergency attached UE, emergency ISR is not activated.</w:t>
      </w:r>
    </w:p>
    <w:p w14:paraId="574D7F15" w14:textId="77777777" w:rsidR="00C5523C" w:rsidRPr="00990165" w:rsidRDefault="00C5523C" w:rsidP="00C5523C">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5311228B" w14:textId="77777777" w:rsidR="00C5523C" w:rsidRPr="00990165" w:rsidRDefault="00C5523C" w:rsidP="00C5523C">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w:t>
      </w:r>
      <w:r>
        <w:lastRenderedPageBreak/>
        <w:t>access with discontinuous coverage), the MME may consider Unavailability Period Duration and/or Start of Unavailability Period as described in clause 4.13.8.2 when determining extended idle mode DRX parameters.</w:t>
      </w:r>
    </w:p>
    <w:p w14:paraId="53670723" w14:textId="77777777" w:rsidR="00C5523C" w:rsidRPr="00990165" w:rsidRDefault="00C5523C" w:rsidP="00C5523C">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2899EFC" w14:textId="77777777" w:rsidR="00C5523C" w:rsidRPr="00990165" w:rsidRDefault="00C5523C" w:rsidP="00C5523C">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64A4F825" w14:textId="77777777" w:rsidR="00C5523C" w:rsidRDefault="00C5523C" w:rsidP="00C5523C">
      <w:pPr>
        <w:pStyle w:val="B1"/>
      </w:pPr>
      <w:r>
        <w:tab/>
        <w:t>If the UE receives a Service Gap Time in the TAU Accept message, the UE shall store this parameter and apply Service Gap Control (see clause 4.3.17.9).</w:t>
      </w:r>
    </w:p>
    <w:p w14:paraId="27D0920A" w14:textId="77777777" w:rsidR="00C5523C" w:rsidRPr="00EC67E9" w:rsidRDefault="00C5523C" w:rsidP="00C5523C">
      <w:pPr>
        <w:pStyle w:val="B1"/>
      </w:pPr>
      <w:r>
        <w:tab/>
      </w:r>
      <w:r w:rsidRPr="00EC67E9">
        <w:t>If the UE has indicated support for dual connectivity with NR in the TAU Request and the UE is not allowed to use NR as Secondary RAT, the MME indicates that to the UE in the TAU Accept message.</w:t>
      </w:r>
    </w:p>
    <w:p w14:paraId="077F4102" w14:textId="77777777" w:rsidR="00C5523C" w:rsidRDefault="00C5523C" w:rsidP="00C5523C">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37EDA61F" w14:textId="77777777" w:rsidR="00C5523C" w:rsidRDefault="00C5523C" w:rsidP="00C5523C">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30AB62C" w14:textId="77777777" w:rsidR="00C5523C" w:rsidRDefault="00C5523C" w:rsidP="00C5523C">
      <w:pPr>
        <w:pStyle w:val="B1"/>
      </w:pPr>
      <w:r>
        <w:tab/>
        <w:t>If the UE had included a UE Specific DRX parameter for NB-IoT in the Tracking Area Update Request, the MME includes the Accepted NB-IoT DRX parameter.</w:t>
      </w:r>
    </w:p>
    <w:p w14:paraId="3CFB97B1" w14:textId="77777777" w:rsidR="00C5523C" w:rsidRDefault="00C5523C" w:rsidP="00C5523C">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1AF735BF" w14:textId="77777777" w:rsidR="00C5523C" w:rsidRDefault="00C5523C" w:rsidP="00C5523C">
      <w:pPr>
        <w:pStyle w:val="B1"/>
      </w:pPr>
      <w:r>
        <w:tab/>
        <w:t>If a Multi-USIM UE does not provide a Requested IMSI Offset in step 1, the MME erases any alternative IMSI value in the UE context.</w:t>
      </w:r>
    </w:p>
    <w:p w14:paraId="18D5AF10" w14:textId="77777777" w:rsidR="00C5523C" w:rsidRDefault="00C5523C" w:rsidP="00C5523C">
      <w:pPr>
        <w:pStyle w:val="NO"/>
      </w:pPr>
      <w:r>
        <w:t>NOTE 11:</w:t>
      </w:r>
      <w:r>
        <w:tab/>
        <w:t>The MME does not remove IMSI Offset value if the Tracking Area Update Request is for periodic Tracking Area Update.</w:t>
      </w:r>
    </w:p>
    <w:p w14:paraId="58A9C803" w14:textId="77777777" w:rsidR="00C5523C" w:rsidRDefault="00C5523C" w:rsidP="00C5523C">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046AF4B5" w14:textId="77777777" w:rsidR="00C5523C" w:rsidRDefault="00C5523C" w:rsidP="00C5523C">
      <w:pPr>
        <w:pStyle w:val="B1"/>
      </w:pPr>
      <w:r>
        <w:tab/>
        <w:t>If both UE and network support discontinuous coverage, the MME provides the Enhanced Discontinuous Coverage Support indication as described in clause 4.13.8.1.</w:t>
      </w:r>
    </w:p>
    <w:p w14:paraId="163A8086" w14:textId="77777777" w:rsidR="00C5523C" w:rsidRDefault="00C5523C" w:rsidP="00C5523C">
      <w:pPr>
        <w:pStyle w:val="B1"/>
        <w:rPr>
          <w:ins w:id="160" w:author="QC_01" w:date="2024-01-12T10:51:00Z"/>
        </w:rPr>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5D615411" w14:textId="77777777" w:rsidR="00C5523C" w:rsidRDefault="00C5523C" w:rsidP="00C5523C">
      <w:pPr>
        <w:pStyle w:val="B1"/>
      </w:pPr>
      <w:ins w:id="161" w:author="QC_01" w:date="2024-01-12T10:51:00Z">
        <w:r>
          <w:tab/>
          <w:t>If the UE is subscribed to receive reference time, then the MME provides a Time Distribution indication to the eNodeB.</w:t>
        </w:r>
      </w:ins>
    </w:p>
    <w:p w14:paraId="79E303A3" w14:textId="77777777" w:rsidR="00C5523C" w:rsidRPr="00990165" w:rsidRDefault="00C5523C" w:rsidP="00C5523C">
      <w:pPr>
        <w:pStyle w:val="B1"/>
      </w:pPr>
      <w:r w:rsidRPr="00990165">
        <w:lastRenderedPageBreak/>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150F80E6" w14:textId="77777777" w:rsidR="00C5523C" w:rsidRPr="00990165" w:rsidRDefault="00C5523C" w:rsidP="00C5523C">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0ED0B4A0" w14:textId="77777777" w:rsidR="00C5523C" w:rsidRPr="00990165" w:rsidRDefault="00C5523C" w:rsidP="00C5523C">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77AE1305" w14:textId="77777777" w:rsidR="00C5523C" w:rsidRPr="00990165" w:rsidRDefault="00C5523C" w:rsidP="00C5523C">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C1CB028" w14:textId="77777777" w:rsidR="00C5523C" w:rsidRPr="00990165" w:rsidRDefault="00C5523C" w:rsidP="00C5523C">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239EECCA" w14:textId="77777777" w:rsidR="00C5523C" w:rsidRPr="00990165" w:rsidRDefault="00C5523C" w:rsidP="00C5523C">
      <w:r w:rsidRPr="00990165">
        <w:t>The new MME shall determine the Maximum APN restriction based on the received APN Restriction of each bearer context in the Context Response message and then store the new Maximum APN restriction value.</w:t>
      </w:r>
    </w:p>
    <w:p w14:paraId="22EEB769" w14:textId="77777777" w:rsidR="00C5523C" w:rsidRPr="00990165" w:rsidRDefault="00C5523C" w:rsidP="00C5523C">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3AFEE933" w14:textId="77777777" w:rsidR="00C5523C" w:rsidRPr="00990165" w:rsidRDefault="00C5523C" w:rsidP="00C5523C">
      <w:r w:rsidRPr="00990165">
        <w:t>The new MME shall not deactivate emergency service related EPS bearers, i.e. EPS bearers with ARP value reserved for emergency services.</w:t>
      </w:r>
    </w:p>
    <w:p w14:paraId="604509E4" w14:textId="77777777" w:rsidR="00C5523C" w:rsidRPr="00990165" w:rsidRDefault="00C5523C" w:rsidP="00C5523C">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53994ACA" w14:textId="77777777" w:rsidR="00C5523C" w:rsidRPr="00990165" w:rsidRDefault="00C5523C" w:rsidP="00C5523C">
      <w:r w:rsidRPr="00990165">
        <w:t>If the tracking area update procedure fails a maximum allowable number of times, or if the MME returns a Tracking Area Update Reject (Cause) message, the UE shall enter EMM DEREGISTERED state.</w:t>
      </w:r>
    </w:p>
    <w:p w14:paraId="3AD714DB" w14:textId="77777777" w:rsidR="00C5523C" w:rsidRPr="00990165" w:rsidRDefault="00C5523C" w:rsidP="00C5523C">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664022E6" w14:textId="77777777" w:rsidR="002400FD" w:rsidRPr="00FC7455" w:rsidRDefault="002400FD" w:rsidP="002400F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CD44C2E" w14:textId="77777777" w:rsidR="00E26749" w:rsidRPr="00990165" w:rsidRDefault="00E26749" w:rsidP="00E26749">
      <w:pPr>
        <w:pStyle w:val="Heading4"/>
      </w:pPr>
      <w:bookmarkStart w:id="162" w:name="_Toc19171954"/>
      <w:bookmarkStart w:id="163" w:name="_Toc27844245"/>
      <w:bookmarkStart w:id="164" w:name="_Toc36134403"/>
      <w:bookmarkStart w:id="165" w:name="_Toc45176086"/>
      <w:bookmarkStart w:id="166" w:name="_Toc51762116"/>
      <w:bookmarkStart w:id="167" w:name="_Toc51762601"/>
      <w:bookmarkStart w:id="168" w:name="_Toc51763084"/>
      <w:bookmarkStart w:id="169" w:name="_Toc153796129"/>
      <w:bookmarkStart w:id="170" w:name="_Toc27846933"/>
      <w:bookmarkStart w:id="171" w:name="_Toc36188064"/>
      <w:bookmarkStart w:id="172" w:name="_Toc45183969"/>
      <w:bookmarkStart w:id="173" w:name="_Toc47342811"/>
      <w:bookmarkStart w:id="174" w:name="_Toc51769513"/>
      <w:bookmarkStart w:id="175" w:name="_Toc59095865"/>
      <w:bookmarkEnd w:id="1"/>
      <w:bookmarkEnd w:id="2"/>
      <w:bookmarkEnd w:id="3"/>
      <w:bookmarkEnd w:id="4"/>
      <w:bookmarkEnd w:id="5"/>
      <w:bookmarkEnd w:id="6"/>
      <w:bookmarkEnd w:id="7"/>
      <w:r w:rsidRPr="00990165">
        <w:lastRenderedPageBreak/>
        <w:t>5.3.4.1</w:t>
      </w:r>
      <w:r w:rsidRPr="00990165">
        <w:tab/>
        <w:t>UE triggered Service Request</w:t>
      </w:r>
      <w:bookmarkEnd w:id="162"/>
      <w:bookmarkEnd w:id="163"/>
      <w:bookmarkEnd w:id="164"/>
      <w:bookmarkEnd w:id="165"/>
      <w:bookmarkEnd w:id="166"/>
      <w:bookmarkEnd w:id="167"/>
      <w:bookmarkEnd w:id="168"/>
      <w:bookmarkEnd w:id="169"/>
    </w:p>
    <w:bookmarkStart w:id="176" w:name="_MON_1316242081"/>
    <w:bookmarkEnd w:id="176"/>
    <w:p w14:paraId="077B5C47" w14:textId="77777777" w:rsidR="00E26749" w:rsidRPr="00990165" w:rsidRDefault="00E26749" w:rsidP="00E26749">
      <w:pPr>
        <w:pStyle w:val="TH"/>
      </w:pPr>
      <w:r w:rsidRPr="00990165">
        <w:object w:dxaOrig="9315" w:dyaOrig="6105" w14:anchorId="26ACC37D">
          <v:shape id="_x0000_i1028" type="#_x0000_t75" style="width:467.3pt;height:305.65pt" o:ole="">
            <v:imagedata r:id="rId22" o:title=""/>
          </v:shape>
          <o:OLEObject Type="Embed" ProgID="Word.Picture.8" ShapeID="_x0000_i1028" DrawAspect="Content" ObjectID="_1769594201" r:id="rId23"/>
        </w:object>
      </w:r>
    </w:p>
    <w:p w14:paraId="228FC1EC" w14:textId="77777777" w:rsidR="00E26749" w:rsidRPr="00990165" w:rsidRDefault="00E26749" w:rsidP="00E26749">
      <w:pPr>
        <w:pStyle w:val="TF"/>
      </w:pPr>
      <w:r w:rsidRPr="00990165">
        <w:t>Figure 5.3.4.1-1: UE triggered Service Request procedure</w:t>
      </w:r>
    </w:p>
    <w:p w14:paraId="000F4212" w14:textId="77777777" w:rsidR="00E26749" w:rsidRDefault="00E26749" w:rsidP="00E26749">
      <w:r w:rsidRPr="00990165">
        <w:t>The Service Request procedure in this clause</w:t>
      </w:r>
      <w:r>
        <w:t xml:space="preserve"> </w:t>
      </w:r>
      <w:r w:rsidRPr="00990165">
        <w:t>is triggered by the UE in</w:t>
      </w:r>
      <w:r>
        <w:t>:</w:t>
      </w:r>
    </w:p>
    <w:p w14:paraId="64665D04" w14:textId="77777777" w:rsidR="00E26749" w:rsidRPr="00990165" w:rsidRDefault="00E26749" w:rsidP="00E26749">
      <w:pPr>
        <w:pStyle w:val="B1"/>
      </w:pPr>
      <w:r>
        <w:t>a)</w:t>
      </w:r>
      <w:r>
        <w:tab/>
      </w:r>
      <w:r w:rsidRPr="00990165">
        <w:t>ECM-IDLE stat</w:t>
      </w:r>
      <w:r>
        <w:t xml:space="preserve">e </w:t>
      </w:r>
      <w:r w:rsidRPr="00990165">
        <w:t>to establish user plane radio bearers for the UE</w:t>
      </w:r>
      <w:r>
        <w:t>;</w:t>
      </w:r>
    </w:p>
    <w:p w14:paraId="460B504D" w14:textId="77777777" w:rsidR="00E26749" w:rsidRPr="00990165" w:rsidRDefault="00E26749" w:rsidP="00E26749">
      <w:pPr>
        <w:pStyle w:val="B1"/>
      </w:pPr>
      <w:r>
        <w:t>b)</w:t>
      </w:r>
      <w:r>
        <w:tab/>
      </w:r>
      <w:r w:rsidRPr="00990165">
        <w:t xml:space="preserve">ECM-IDLE state to establish user plane radio bearers even if the UE applies Control Plane CIoT EPS </w:t>
      </w:r>
      <w:r>
        <w:t>O</w:t>
      </w:r>
      <w:r w:rsidRPr="00990165">
        <w:t xml:space="preserve">ptimisation, when the UE and MME supports S1-U data transfer or User Plane EPS </w:t>
      </w:r>
      <w:r>
        <w:t>O</w:t>
      </w:r>
      <w:r w:rsidRPr="00990165">
        <w:t xml:space="preserve">ptimisation in addition to Control Plane CIoT EPS </w:t>
      </w:r>
      <w:r>
        <w:t>Optimisation;</w:t>
      </w:r>
    </w:p>
    <w:p w14:paraId="3B146607" w14:textId="77777777" w:rsidR="00E26749" w:rsidRDefault="00E26749" w:rsidP="00E26749">
      <w:pPr>
        <w:pStyle w:val="B1"/>
      </w:pPr>
      <w:r>
        <w:t>c)</w:t>
      </w:r>
      <w:r>
        <w:tab/>
        <w:t>ECM-CONNECTED state to request, if the UE is a Multi-USIM UE and wants to release of the UE connection, stop of any data transmission, discard of any pending data and, optionally, Paging Restriction Information; or</w:t>
      </w:r>
    </w:p>
    <w:p w14:paraId="189ADC08" w14:textId="77777777" w:rsidR="00E26749" w:rsidRDefault="00E26749" w:rsidP="00E26749">
      <w:pPr>
        <w:pStyle w:val="B1"/>
      </w:pPr>
      <w:r>
        <w:t>d)</w:t>
      </w:r>
      <w:r>
        <w:tab/>
        <w:t>ECM-IDLE state to request, if the UE is a Multi-USIM UE wants to remove the Paging Restriction Information.</w:t>
      </w:r>
    </w:p>
    <w:p w14:paraId="07F7EF4F" w14:textId="77777777" w:rsidR="00E26749" w:rsidRDefault="00E26749" w:rsidP="00E26749">
      <w:pPr>
        <w:pStyle w:val="B1"/>
      </w:pPr>
      <w:r>
        <w:t>e)</w:t>
      </w:r>
      <w:r>
        <w:tab/>
        <w:t>ECM-IDLE state, if the UE is a Multi-USIM UE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4DA4595A" w14:textId="77777777" w:rsidR="00E26749" w:rsidRDefault="00E26749" w:rsidP="00E26749">
      <w:pPr>
        <w:pStyle w:val="NO"/>
      </w:pPr>
      <w:r>
        <w:t>NOTE 1:</w:t>
      </w:r>
      <w:r>
        <w:tab/>
        <w:t>It is not expected that a Multi-USIM UE will execute UE triggered service request procedure with Release Request indication if regulatory prioritized services (e.g. emergency service, emergency callback waiting) are ongoing.</w:t>
      </w:r>
    </w:p>
    <w:p w14:paraId="3504BF9E" w14:textId="77777777" w:rsidR="00E26749" w:rsidRPr="00990165" w:rsidRDefault="00E26749" w:rsidP="00E26749">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1237D5C9" w14:textId="77777777" w:rsidR="00E26749" w:rsidRPr="00990165" w:rsidRDefault="00E26749" w:rsidP="00E26749">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03113B24" w14:textId="77777777" w:rsidR="00E26749" w:rsidRDefault="00E26749" w:rsidP="00E26749">
      <w:pPr>
        <w:pStyle w:val="B1"/>
      </w:pPr>
      <w:r>
        <w:tab/>
        <w:t>The Multi-USIM UE in ECM-CONNECTED state may include the Release Request indication and optionally Paging Restriction Information in the Service Request message, if the UE intends to return to ECM-IDLE state.</w:t>
      </w:r>
    </w:p>
    <w:p w14:paraId="4716939E" w14:textId="77777777" w:rsidR="00E26749" w:rsidRPr="00990165" w:rsidRDefault="00E26749" w:rsidP="00E26749">
      <w:pPr>
        <w:pStyle w:val="B1"/>
      </w:pPr>
      <w:r w:rsidRPr="00990165">
        <w:lastRenderedPageBreak/>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4829EF70" w14:textId="77777777" w:rsidR="00E26749" w:rsidRPr="00990165" w:rsidRDefault="00E26749" w:rsidP="00E26749">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0BD380C5" w14:textId="77777777" w:rsidR="00E26749" w:rsidRPr="00990165" w:rsidRDefault="00E26749" w:rsidP="00E26749">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4BFFBA51" w14:textId="77777777" w:rsidR="00E26749" w:rsidRPr="00990165" w:rsidRDefault="00E26749" w:rsidP="00E26749">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2C9B8A79" w14:textId="77777777" w:rsidR="00E26749" w:rsidRPr="00990165" w:rsidRDefault="00E26749" w:rsidP="00E26749">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661BFDA6" w14:textId="77777777" w:rsidR="00E26749" w:rsidRPr="00990165" w:rsidRDefault="00E26749" w:rsidP="00E26749">
      <w:pPr>
        <w:pStyle w:val="B1"/>
      </w:pPr>
      <w:r w:rsidRPr="00990165">
        <w:tab/>
        <w:t xml:space="preserve">To assist Location Services, the </w:t>
      </w:r>
      <w:r w:rsidRPr="00AD079E">
        <w:rPr>
          <w:noProof/>
        </w:rPr>
        <w:t>eNodeB</w:t>
      </w:r>
      <w:r w:rsidRPr="00990165">
        <w:t xml:space="preserve"> indicates the UE's Coverage Level to the MME.</w:t>
      </w:r>
    </w:p>
    <w:p w14:paraId="5ADEC443" w14:textId="77777777" w:rsidR="00E26749" w:rsidRDefault="00E26749" w:rsidP="00E26749">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2F1C1AF4" w14:textId="77777777" w:rsidR="00E26749" w:rsidRDefault="00E26749" w:rsidP="00E26749">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6442C999" w14:textId="77777777" w:rsidR="00E26749" w:rsidRDefault="00E26749" w:rsidP="00E26749">
      <w:pPr>
        <w:pStyle w:val="B1"/>
      </w:pPr>
      <w:r>
        <w:tab/>
        <w:t>If the Service Request message includes a Release Request indication or Reject Paging Indication, then:</w:t>
      </w:r>
    </w:p>
    <w:p w14:paraId="713CCCF1" w14:textId="77777777" w:rsidR="00E26749" w:rsidRDefault="00E26749" w:rsidP="00E26749">
      <w:pPr>
        <w:pStyle w:val="B2"/>
      </w:pPr>
      <w:r>
        <w:t>-</w:t>
      </w:r>
      <w: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448F3C00" w14:textId="77777777" w:rsidR="00E26749" w:rsidRDefault="00E26749" w:rsidP="00E26749">
      <w:pPr>
        <w:pStyle w:val="B2"/>
      </w:pPr>
      <w:r>
        <w:t>-</w:t>
      </w:r>
      <w:r>
        <w:tab/>
        <w:t>no S1 bearer is established (steps 4-7 are skipped);</w:t>
      </w:r>
    </w:p>
    <w:p w14:paraId="45FDAEFB" w14:textId="77777777" w:rsidR="00E26749" w:rsidRDefault="00E26749" w:rsidP="00E26749">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302EAB00" w14:textId="77777777" w:rsidR="00E26749" w:rsidRDefault="00E26749" w:rsidP="00E26749">
      <w:pPr>
        <w:pStyle w:val="B1"/>
      </w:pPr>
      <w:r>
        <w:tab/>
        <w:t>In the case of satellite access for Cellular IoT,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t>
      </w:r>
    </w:p>
    <w:p w14:paraId="0962F459" w14:textId="77777777" w:rsidR="00E26749" w:rsidRPr="00990165" w:rsidRDefault="00E26749" w:rsidP="00E26749">
      <w:pPr>
        <w:pStyle w:val="B1"/>
      </w:pPr>
      <w:r w:rsidRPr="00990165">
        <w:t>3.</w:t>
      </w:r>
      <w:r w:rsidRPr="00990165">
        <w:tab/>
        <w:t>NAS authentication/security procedures as defined in clause 5.3.10 on "Security function" may be performed.</w:t>
      </w:r>
    </w:p>
    <w:p w14:paraId="3444A98A" w14:textId="77777777" w:rsidR="00E26749" w:rsidRDefault="00E26749" w:rsidP="00E26749">
      <w:pPr>
        <w:pStyle w:val="B1"/>
      </w:pPr>
      <w:r>
        <w:tab/>
        <w:t xml:space="preserve">If the MME is configured to support RLOS and the UE indicated Attach Type "RLOS", based on local regulation and operator policy, the MME may skip the authentication and security setup, or the MME may </w:t>
      </w:r>
      <w:r>
        <w:lastRenderedPageBreak/>
        <w:t>perform authentication if security information is available or obtainable from a HSS, and continue the Service Request procedure regardless of the authentication result.</w:t>
      </w:r>
    </w:p>
    <w:p w14:paraId="4928D73E" w14:textId="77777777" w:rsidR="00E26749" w:rsidRDefault="00E26749" w:rsidP="00E26749">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3ED643A2" w14:textId="77777777" w:rsidR="00E26749" w:rsidRPr="00990165" w:rsidRDefault="00E26749" w:rsidP="00E26749">
      <w:pPr>
        <w:pStyle w:val="B1"/>
      </w:pPr>
      <w:r>
        <w:tab/>
      </w: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(H)eNB</w:t>
      </w:r>
      <w:r w:rsidRPr="00990165">
        <w:t xml:space="preserve">, this message includes a SIPTO Correlation ID for enabling the direct user plane path between the </w:t>
      </w:r>
      <w:r>
        <w:t>(H)eNB</w:t>
      </w:r>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3CED7D16" w14:textId="77777777" w:rsidR="00E26749" w:rsidRPr="00990165" w:rsidRDefault="00E26749" w:rsidP="00E26749">
      <w:pPr>
        <w:pStyle w:val="NO"/>
      </w:pPr>
      <w:r w:rsidRPr="00990165">
        <w:t>NOTE </w:t>
      </w:r>
      <w:r>
        <w:t>3</w:t>
      </w:r>
      <w:r w:rsidRPr="00990165">
        <w:t>:</w:t>
      </w:r>
      <w:r w:rsidRPr="00990165">
        <w:tab/>
        <w:t>In this release of the 3GPP specification the Correlation ID and SIPTO Correlation ID is set equal to the user plane PDN GW TEID (GTP-based S5) or GRE key (PMIP-based S5) which is specified in clause 5.3.2.1 and clause 5.10.2.</w:t>
      </w:r>
    </w:p>
    <w:p w14:paraId="7DE489A8" w14:textId="77777777" w:rsidR="00E26749" w:rsidRPr="00990165" w:rsidRDefault="00E26749" w:rsidP="00E26749">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4381FBF9" w14:textId="77777777" w:rsidR="00E26749" w:rsidRPr="00990165" w:rsidRDefault="00E26749" w:rsidP="00E26749">
      <w:pPr>
        <w:pStyle w:val="B1"/>
      </w:pPr>
      <w:r w:rsidRPr="00990165">
        <w:tab/>
        <w:t>The MME shall only request to establish Emergency EPS Bearer if the UE is not allowed to access the cell where the UE initiated the service request procedure due to CSG access restriction.</w:t>
      </w:r>
    </w:p>
    <w:p w14:paraId="6CAC68BB" w14:textId="77777777" w:rsidR="00E26749" w:rsidRDefault="00E26749" w:rsidP="00E26749">
      <w:pPr>
        <w:pStyle w:val="B1"/>
      </w:pPr>
      <w:r>
        <w:tab/>
        <w:t>If the MME receives multiple TAIs from E-UTRAN in step 2 and determines that some, but not all, TAIs in the received list of TAIs are forbidden by subscription or by operator policy, the MME shall include the forbidden TAI(s) as in the Service Reject message.</w:t>
      </w:r>
    </w:p>
    <w:p w14:paraId="2D3AAFA4" w14:textId="77777777" w:rsidR="00E26749" w:rsidRPr="00990165" w:rsidRDefault="00E26749" w:rsidP="00E26749">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3F70FB06" w14:textId="77777777" w:rsidR="00E26749" w:rsidRDefault="00E26749" w:rsidP="00E26749">
      <w:pPr>
        <w:pStyle w:val="B1"/>
        <w:rPr>
          <w:ins w:id="177" w:author="QC_01" w:date="2024-01-12T10:52:00Z"/>
        </w:rPr>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6C5AE3DA" w14:textId="77777777" w:rsidR="00E26749" w:rsidRDefault="00E26749" w:rsidP="00E26749">
      <w:pPr>
        <w:pStyle w:val="B1"/>
      </w:pPr>
      <w:ins w:id="178" w:author="QC_01" w:date="2024-01-12T10:52:00Z">
        <w:r>
          <w:tab/>
          <w:t>If the UE is subscribed to receive reference time, then the MME provides a Time Distribution indication to the eNodeB.</w:t>
        </w:r>
      </w:ins>
    </w:p>
    <w:p w14:paraId="75E417C1" w14:textId="77777777" w:rsidR="00E26749" w:rsidRPr="00990165" w:rsidRDefault="00E26749" w:rsidP="00E26749">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4A70472A" w14:textId="77777777" w:rsidR="00E26749" w:rsidRPr="00990165" w:rsidRDefault="00E26749" w:rsidP="00E26749">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5067006E" w14:textId="77777777" w:rsidR="00E26749" w:rsidRPr="00990165" w:rsidRDefault="00E26749" w:rsidP="00E26749">
      <w:pPr>
        <w:pStyle w:val="B1"/>
      </w:pPr>
      <w:r w:rsidRPr="00990165">
        <w:t>7.</w:t>
      </w:r>
      <w:r w:rsidRPr="00990165">
        <w:tab/>
        <w:t xml:space="preserve">The </w:t>
      </w:r>
      <w:r w:rsidRPr="00AD079E">
        <w:rPr>
          <w:noProof/>
        </w:rPr>
        <w:t>eNodeB</w:t>
      </w:r>
      <w:r w:rsidRPr="00990165">
        <w:t xml:space="preserve"> sends an S1-AP message Initial Context Setup Complete (</w:t>
      </w:r>
      <w:r w:rsidRPr="00AD079E">
        <w:rPr>
          <w:noProof/>
        </w:rPr>
        <w:t>eNodeB</w:t>
      </w:r>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(H)eNB</w:t>
      </w:r>
      <w:r w:rsidRPr="00990165">
        <w:t xml:space="preserve"> accordingly.</w:t>
      </w:r>
    </w:p>
    <w:p w14:paraId="1A886490" w14:textId="77777777" w:rsidR="00E26749" w:rsidRDefault="00E26749" w:rsidP="00E26749">
      <w:pPr>
        <w:pStyle w:val="B1"/>
      </w:pPr>
      <w:r w:rsidRPr="00990165">
        <w:lastRenderedPageBreak/>
        <w:t>8.</w:t>
      </w:r>
      <w:r w:rsidRPr="00990165">
        <w:tab/>
        <w:t>The MME sends a Modify Bearer Request message (</w:t>
      </w:r>
      <w:r w:rsidRPr="00AD079E">
        <w:rPr>
          <w:noProof/>
        </w:rPr>
        <w:t>eNodeB</w:t>
      </w:r>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r w:rsidRPr="00AD079E">
        <w:rPr>
          <w:noProof/>
        </w:rPr>
        <w:t>eNodeB</w:t>
      </w:r>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7D86B1AA" w14:textId="77777777" w:rsidR="00E26749" w:rsidRPr="00990165" w:rsidRDefault="00E26749" w:rsidP="00E26749">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335AC04B" w14:textId="77777777" w:rsidR="00E26749" w:rsidRPr="00990165" w:rsidRDefault="00E26749" w:rsidP="00E26749">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3B8FC8B3" w14:textId="77777777" w:rsidR="00E26749" w:rsidRPr="00990165" w:rsidRDefault="00E26749" w:rsidP="00E26749">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1613517F" w14:textId="77777777" w:rsidR="00E26749" w:rsidRPr="00990165" w:rsidRDefault="00E26749" w:rsidP="00E26749">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7E2A4023" w14:textId="77777777" w:rsidR="00E26749" w:rsidRPr="00990165" w:rsidRDefault="00E26749" w:rsidP="00E26749">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35EB781A" w14:textId="77777777" w:rsidR="00E26749" w:rsidRPr="00990165" w:rsidRDefault="00E26749" w:rsidP="00E26749">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256B3AD0" w14:textId="77777777" w:rsidR="00E26749" w:rsidRPr="00990165" w:rsidRDefault="00E26749" w:rsidP="00E26749">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1DBC0E56" w14:textId="77777777" w:rsidR="00E26749" w:rsidRPr="00990165" w:rsidRDefault="00E26749" w:rsidP="00E26749">
      <w:pPr>
        <w:pStyle w:val="B1"/>
      </w:pPr>
      <w:r w:rsidRPr="00990165">
        <w:tab/>
        <w:t>The PDN GW indicates each use of the RRC establishment cause "MO Exception Data" by the related counter on its CDR.</w:t>
      </w:r>
    </w:p>
    <w:p w14:paraId="527ECBBD" w14:textId="77777777" w:rsidR="00E26749" w:rsidRPr="00990165" w:rsidRDefault="00E26749" w:rsidP="00E26749">
      <w:pPr>
        <w:pStyle w:val="B1"/>
      </w:pPr>
      <w:r w:rsidRPr="00990165">
        <w:t>11.</w:t>
      </w:r>
      <w:r w:rsidRPr="00990165">
        <w:tab/>
        <w:t>The PDN GW sends the Modify Bearer Response to the Serving GW.</w:t>
      </w:r>
    </w:p>
    <w:p w14:paraId="655AEAF9" w14:textId="77777777" w:rsidR="00E26749" w:rsidRPr="00990165" w:rsidRDefault="00E26749" w:rsidP="00E26749">
      <w:pPr>
        <w:pStyle w:val="B1"/>
      </w:pPr>
      <w:r w:rsidRPr="00990165">
        <w:t>12.</w:t>
      </w:r>
      <w:r w:rsidRPr="00990165">
        <w:tab/>
        <w:t>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t>
      </w:r>
    </w:p>
    <w:p w14:paraId="6BF54013" w14:textId="77777777" w:rsidR="00E26749" w:rsidRPr="00990165" w:rsidRDefault="00E26749" w:rsidP="00E26749">
      <w:pPr>
        <w:pStyle w:val="B1"/>
      </w:pPr>
      <w:r w:rsidRPr="00990165">
        <w:lastRenderedPageBreak/>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3AA80F24" w14:textId="77777777" w:rsidR="00E26749" w:rsidRPr="00990165" w:rsidRDefault="00E26749" w:rsidP="00E26749">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49791E4A" w14:textId="77777777" w:rsidR="007A45DB" w:rsidRPr="00FC7455" w:rsidRDefault="007A45DB" w:rsidP="007A45D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C9AB3AA" w14:textId="77777777" w:rsidR="00A03F59" w:rsidRPr="00990165" w:rsidRDefault="00A03F59" w:rsidP="00A03F59">
      <w:pPr>
        <w:pStyle w:val="Heading3"/>
      </w:pPr>
      <w:bookmarkStart w:id="179" w:name="_Toc19172051"/>
      <w:bookmarkStart w:id="180" w:name="_Toc27844344"/>
      <w:bookmarkStart w:id="181" w:name="_Toc36134502"/>
      <w:bookmarkStart w:id="182" w:name="_Toc45176186"/>
      <w:bookmarkStart w:id="183" w:name="_Toc51762216"/>
      <w:bookmarkStart w:id="184" w:name="_Toc51762701"/>
      <w:bookmarkStart w:id="185" w:name="_Toc51763184"/>
      <w:bookmarkStart w:id="186" w:name="_Toc153796230"/>
      <w:bookmarkEnd w:id="8"/>
      <w:bookmarkEnd w:id="9"/>
      <w:bookmarkEnd w:id="10"/>
      <w:bookmarkEnd w:id="170"/>
      <w:bookmarkEnd w:id="171"/>
      <w:bookmarkEnd w:id="172"/>
      <w:bookmarkEnd w:id="173"/>
      <w:bookmarkEnd w:id="174"/>
      <w:bookmarkEnd w:id="175"/>
      <w:r w:rsidRPr="00990165">
        <w:lastRenderedPageBreak/>
        <w:t>5.7.1</w:t>
      </w:r>
      <w:r w:rsidRPr="00990165">
        <w:tab/>
        <w:t>HSS</w:t>
      </w:r>
      <w:bookmarkEnd w:id="179"/>
      <w:bookmarkEnd w:id="180"/>
      <w:bookmarkEnd w:id="181"/>
      <w:bookmarkEnd w:id="182"/>
      <w:bookmarkEnd w:id="183"/>
      <w:bookmarkEnd w:id="184"/>
      <w:bookmarkEnd w:id="185"/>
      <w:bookmarkEnd w:id="186"/>
    </w:p>
    <w:p w14:paraId="05EB671D" w14:textId="77777777" w:rsidR="00A03F59" w:rsidRPr="00990165" w:rsidRDefault="00A03F59" w:rsidP="00A03F59">
      <w:pPr>
        <w:keepNext/>
        <w:keepLines/>
      </w:pPr>
      <w:r w:rsidRPr="00990165">
        <w:t>IMSI is the prime key to the data stored in the HSS. The data held in the HSS is defined in Table 5.7.1-1 here below.</w:t>
      </w:r>
    </w:p>
    <w:p w14:paraId="32DF7BCF" w14:textId="77777777" w:rsidR="00A03F59" w:rsidRPr="00990165" w:rsidRDefault="00A03F59" w:rsidP="00A03F59">
      <w:pPr>
        <w:keepNext/>
        <w:keepLines/>
      </w:pPr>
      <w:r w:rsidRPr="00990165">
        <w:t>The table below is applicable to E</w:t>
      </w:r>
      <w:r w:rsidRPr="00990165">
        <w:noBreakHyphen/>
        <w:t>UTRAN in stand-alone operation only.</w:t>
      </w:r>
    </w:p>
    <w:p w14:paraId="429D777C" w14:textId="77777777" w:rsidR="00A03F59" w:rsidRPr="00990165" w:rsidRDefault="00A03F59" w:rsidP="00A03F59">
      <w:pPr>
        <w:pStyle w:val="TH"/>
      </w:pPr>
      <w:r w:rsidRPr="00990165">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572"/>
      </w:tblGrid>
      <w:tr w:rsidR="00A03F59" w:rsidRPr="00990165" w14:paraId="63BC84C3" w14:textId="77777777" w:rsidTr="005E22FB">
        <w:trPr>
          <w:cantSplit/>
          <w:tblHeader/>
        </w:trPr>
        <w:tc>
          <w:tcPr>
            <w:tcW w:w="3059" w:type="dxa"/>
          </w:tcPr>
          <w:p w14:paraId="2DFDAE3C" w14:textId="77777777" w:rsidR="00A03F59" w:rsidRPr="00990165" w:rsidRDefault="00A03F59" w:rsidP="005E22FB">
            <w:pPr>
              <w:pStyle w:val="TAH"/>
            </w:pPr>
            <w:r w:rsidRPr="00990165">
              <w:lastRenderedPageBreak/>
              <w:t>Field</w:t>
            </w:r>
          </w:p>
        </w:tc>
        <w:tc>
          <w:tcPr>
            <w:tcW w:w="6572" w:type="dxa"/>
          </w:tcPr>
          <w:p w14:paraId="7811F3A2" w14:textId="77777777" w:rsidR="00A03F59" w:rsidRPr="00990165" w:rsidRDefault="00A03F59" w:rsidP="005E22FB">
            <w:pPr>
              <w:pStyle w:val="TAH"/>
            </w:pPr>
            <w:r w:rsidRPr="00990165">
              <w:t>Description</w:t>
            </w:r>
          </w:p>
        </w:tc>
      </w:tr>
      <w:tr w:rsidR="00A03F59" w:rsidRPr="00990165" w14:paraId="2AB0829F" w14:textId="77777777" w:rsidTr="005E22FB">
        <w:trPr>
          <w:cantSplit/>
        </w:trPr>
        <w:tc>
          <w:tcPr>
            <w:tcW w:w="3059" w:type="dxa"/>
          </w:tcPr>
          <w:p w14:paraId="523E10DE" w14:textId="77777777" w:rsidR="00A03F59" w:rsidRPr="00990165" w:rsidRDefault="00A03F59" w:rsidP="005E22FB">
            <w:pPr>
              <w:pStyle w:val="TAL"/>
            </w:pPr>
            <w:r w:rsidRPr="00990165">
              <w:t>IMSI</w:t>
            </w:r>
          </w:p>
        </w:tc>
        <w:tc>
          <w:tcPr>
            <w:tcW w:w="6572" w:type="dxa"/>
          </w:tcPr>
          <w:p w14:paraId="321A014C" w14:textId="77777777" w:rsidR="00A03F59" w:rsidRPr="00990165" w:rsidRDefault="00A03F59" w:rsidP="005E22FB">
            <w:pPr>
              <w:pStyle w:val="TAL"/>
            </w:pPr>
            <w:r w:rsidRPr="00990165">
              <w:t>IMSI is the main reference key.</w:t>
            </w:r>
          </w:p>
        </w:tc>
      </w:tr>
      <w:tr w:rsidR="00A03F59" w:rsidRPr="00990165" w14:paraId="3C47775E" w14:textId="77777777" w:rsidTr="005E22FB">
        <w:trPr>
          <w:cantSplit/>
        </w:trPr>
        <w:tc>
          <w:tcPr>
            <w:tcW w:w="3059" w:type="dxa"/>
          </w:tcPr>
          <w:p w14:paraId="508FE893" w14:textId="77777777" w:rsidR="00A03F59" w:rsidRPr="00990165" w:rsidRDefault="00A03F59" w:rsidP="005E22FB">
            <w:pPr>
              <w:pStyle w:val="TAL"/>
            </w:pPr>
            <w:r w:rsidRPr="00990165">
              <w:t>MSISDN</w:t>
            </w:r>
          </w:p>
        </w:tc>
        <w:tc>
          <w:tcPr>
            <w:tcW w:w="6572" w:type="dxa"/>
          </w:tcPr>
          <w:p w14:paraId="3BDA2EF0" w14:textId="77777777" w:rsidR="00A03F59" w:rsidRPr="00990165" w:rsidRDefault="00A03F59" w:rsidP="005E22FB">
            <w:pPr>
              <w:pStyle w:val="TAL"/>
            </w:pPr>
            <w:r w:rsidRPr="00990165">
              <w:t>The basic MSISDN of the UE (Presence of MSISDN is optional).</w:t>
            </w:r>
          </w:p>
        </w:tc>
      </w:tr>
      <w:tr w:rsidR="00A03F59" w:rsidRPr="00990165" w14:paraId="5287DC5C" w14:textId="77777777" w:rsidTr="005E22FB">
        <w:trPr>
          <w:cantSplit/>
        </w:trPr>
        <w:tc>
          <w:tcPr>
            <w:tcW w:w="3059" w:type="dxa"/>
          </w:tcPr>
          <w:p w14:paraId="1CBB243F" w14:textId="77777777" w:rsidR="00A03F59" w:rsidRPr="00990165" w:rsidRDefault="00A03F59" w:rsidP="005E22FB">
            <w:pPr>
              <w:pStyle w:val="TAL"/>
            </w:pPr>
            <w:r w:rsidRPr="00990165">
              <w:rPr>
                <w:lang w:eastAsia="ja-JP"/>
              </w:rPr>
              <w:t>IMEI / IMEISV</w:t>
            </w:r>
          </w:p>
        </w:tc>
        <w:tc>
          <w:tcPr>
            <w:tcW w:w="6572" w:type="dxa"/>
          </w:tcPr>
          <w:p w14:paraId="526A4938" w14:textId="77777777" w:rsidR="00A03F59" w:rsidRPr="00990165" w:rsidRDefault="00A03F59" w:rsidP="005E22FB">
            <w:pPr>
              <w:pStyle w:val="TAL"/>
            </w:pPr>
            <w:r w:rsidRPr="00990165">
              <w:t>International Mobile Equipment Identity - Software Version Number</w:t>
            </w:r>
          </w:p>
        </w:tc>
      </w:tr>
      <w:tr w:rsidR="00A03F59" w:rsidRPr="00990165" w14:paraId="6B3707A5" w14:textId="77777777" w:rsidTr="005E22FB">
        <w:trPr>
          <w:cantSplit/>
        </w:trPr>
        <w:tc>
          <w:tcPr>
            <w:tcW w:w="3059" w:type="dxa"/>
          </w:tcPr>
          <w:p w14:paraId="411D884B" w14:textId="77777777" w:rsidR="00A03F59" w:rsidRPr="00990165" w:rsidRDefault="00A03F59" w:rsidP="005E22FB">
            <w:pPr>
              <w:pStyle w:val="TAL"/>
            </w:pPr>
            <w:r w:rsidRPr="00990165">
              <w:t>External Identifier List</w:t>
            </w:r>
          </w:p>
        </w:tc>
        <w:tc>
          <w:tcPr>
            <w:tcW w:w="6572" w:type="dxa"/>
          </w:tcPr>
          <w:p w14:paraId="25027B0A" w14:textId="77777777" w:rsidR="00A03F59" w:rsidRPr="00990165" w:rsidRDefault="00A03F59" w:rsidP="005E22FB">
            <w:pPr>
              <w:pStyle w:val="TAL"/>
            </w:pPr>
            <w:r w:rsidRPr="00990165">
              <w:t>External Identifier(s) used in the external network(s) to refer to the subscription. See TS 23.682 [74] for more information.</w:t>
            </w:r>
          </w:p>
        </w:tc>
      </w:tr>
      <w:tr w:rsidR="00A03F59" w:rsidRPr="00990165" w14:paraId="70555B9A" w14:textId="77777777" w:rsidTr="005E22FB">
        <w:trPr>
          <w:cantSplit/>
        </w:trPr>
        <w:tc>
          <w:tcPr>
            <w:tcW w:w="3059" w:type="dxa"/>
          </w:tcPr>
          <w:p w14:paraId="392D3D0D" w14:textId="77777777" w:rsidR="00A03F59" w:rsidRPr="00990165" w:rsidRDefault="00A03F59" w:rsidP="005E22FB">
            <w:pPr>
              <w:pStyle w:val="TAL"/>
            </w:pPr>
            <w:r w:rsidRPr="00990165">
              <w:t>MME Identity</w:t>
            </w:r>
          </w:p>
        </w:tc>
        <w:tc>
          <w:tcPr>
            <w:tcW w:w="6572" w:type="dxa"/>
          </w:tcPr>
          <w:p w14:paraId="178BFC28" w14:textId="77777777" w:rsidR="00A03F59" w:rsidRPr="00990165" w:rsidRDefault="00A03F59" w:rsidP="005E22FB">
            <w:pPr>
              <w:pStyle w:val="TAL"/>
            </w:pPr>
            <w:r w:rsidRPr="00990165">
              <w:t>The Identity of the MME currently serving this UE.</w:t>
            </w:r>
          </w:p>
        </w:tc>
      </w:tr>
      <w:tr w:rsidR="00A03F59" w:rsidRPr="00990165" w14:paraId="6AB1A19A" w14:textId="77777777" w:rsidTr="005E22FB">
        <w:trPr>
          <w:cantSplit/>
        </w:trPr>
        <w:tc>
          <w:tcPr>
            <w:tcW w:w="3059" w:type="dxa"/>
          </w:tcPr>
          <w:p w14:paraId="15A81151" w14:textId="77777777" w:rsidR="00A03F59" w:rsidRPr="00990165" w:rsidRDefault="00A03F59" w:rsidP="005E22FB">
            <w:pPr>
              <w:pStyle w:val="TAL"/>
            </w:pPr>
            <w:r w:rsidRPr="00990165">
              <w:t>MME Capabilities</w:t>
            </w:r>
          </w:p>
        </w:tc>
        <w:tc>
          <w:tcPr>
            <w:tcW w:w="6572" w:type="dxa"/>
          </w:tcPr>
          <w:p w14:paraId="6BAD1954" w14:textId="77777777" w:rsidR="00A03F59" w:rsidRPr="00990165" w:rsidRDefault="00A03F59" w:rsidP="005E22FB">
            <w:pPr>
              <w:pStyle w:val="TAL"/>
            </w:pPr>
            <w:r w:rsidRPr="00990165">
              <w:t>Indicates the capabilities of the MME with respect to core functionality e.g. regional access restrictions.</w:t>
            </w:r>
          </w:p>
        </w:tc>
      </w:tr>
      <w:tr w:rsidR="00A03F59" w:rsidRPr="00990165" w14:paraId="25370AD3" w14:textId="77777777" w:rsidTr="005E22FB">
        <w:trPr>
          <w:cantSplit/>
        </w:trPr>
        <w:tc>
          <w:tcPr>
            <w:tcW w:w="3059" w:type="dxa"/>
          </w:tcPr>
          <w:p w14:paraId="3B9174FA" w14:textId="77777777" w:rsidR="00A03F59" w:rsidRPr="00990165" w:rsidRDefault="00A03F59" w:rsidP="005E22FB">
            <w:pPr>
              <w:pStyle w:val="TAL"/>
            </w:pPr>
            <w:r w:rsidRPr="00990165">
              <w:t>MS PS Purged from EPS</w:t>
            </w:r>
          </w:p>
        </w:tc>
        <w:tc>
          <w:tcPr>
            <w:tcW w:w="6572" w:type="dxa"/>
          </w:tcPr>
          <w:p w14:paraId="5641611A" w14:textId="77777777" w:rsidR="00A03F59" w:rsidRPr="00990165" w:rsidRDefault="00A03F59" w:rsidP="005E22FB">
            <w:pPr>
              <w:pStyle w:val="TAL"/>
            </w:pPr>
            <w:r w:rsidRPr="00990165">
              <w:t>Indicates that the EMM and ESM contexts of the UE are deleted from the MME.</w:t>
            </w:r>
          </w:p>
        </w:tc>
      </w:tr>
      <w:tr w:rsidR="00A03F59" w:rsidRPr="00990165" w14:paraId="6158F85C" w14:textId="77777777" w:rsidTr="005E22FB">
        <w:trPr>
          <w:cantSplit/>
        </w:trPr>
        <w:tc>
          <w:tcPr>
            <w:tcW w:w="3059" w:type="dxa"/>
          </w:tcPr>
          <w:p w14:paraId="4BA6F51A" w14:textId="77777777" w:rsidR="00A03F59" w:rsidRPr="00990165" w:rsidRDefault="00A03F59" w:rsidP="005E22FB">
            <w:pPr>
              <w:pStyle w:val="TAL"/>
            </w:pPr>
            <w:r w:rsidRPr="00990165">
              <w:rPr>
                <w:lang w:eastAsia="ja-JP"/>
              </w:rPr>
              <w:t>ODB parameters</w:t>
            </w:r>
          </w:p>
        </w:tc>
        <w:tc>
          <w:tcPr>
            <w:tcW w:w="6572" w:type="dxa"/>
          </w:tcPr>
          <w:p w14:paraId="5F15C5FA" w14:textId="77777777" w:rsidR="00A03F59" w:rsidRPr="00990165" w:rsidRDefault="00A03F59" w:rsidP="005E22FB">
            <w:pPr>
              <w:pStyle w:val="TAL"/>
            </w:pPr>
            <w:r w:rsidRPr="00990165">
              <w:rPr>
                <w:lang w:eastAsia="ja-JP"/>
              </w:rPr>
              <w:t xml:space="preserve">Indicates that the status of the operator determined barring </w:t>
            </w:r>
          </w:p>
        </w:tc>
      </w:tr>
      <w:tr w:rsidR="00A03F59" w:rsidRPr="00990165" w14:paraId="7ED39956" w14:textId="77777777" w:rsidTr="005E22FB">
        <w:trPr>
          <w:cantSplit/>
        </w:trPr>
        <w:tc>
          <w:tcPr>
            <w:tcW w:w="3059" w:type="dxa"/>
          </w:tcPr>
          <w:p w14:paraId="2D3CDAE2" w14:textId="77777777" w:rsidR="00A03F59" w:rsidRPr="00990165" w:rsidRDefault="00A03F59" w:rsidP="005E22FB">
            <w:pPr>
              <w:pStyle w:val="TAL"/>
            </w:pPr>
            <w:r w:rsidRPr="00990165">
              <w:t>Access Restriction</w:t>
            </w:r>
          </w:p>
        </w:tc>
        <w:tc>
          <w:tcPr>
            <w:tcW w:w="6572" w:type="dxa"/>
          </w:tcPr>
          <w:p w14:paraId="12A5D470" w14:textId="77777777" w:rsidR="00A03F59" w:rsidRPr="00990165" w:rsidRDefault="00A03F59" w:rsidP="005E22FB">
            <w:pPr>
              <w:pStyle w:val="TAL"/>
            </w:pPr>
            <w:r w:rsidRPr="00990165">
              <w:t>Indicates the access restriction subscription information. It may include different values for HPLMN and roaming case. It includes separate settings for WB-E-UTRAN and NB-IoT.</w:t>
            </w:r>
            <w:r>
              <w:t xml:space="preserve"> It includes restriction information on the use of NR as a secondary RAT for user plane connectivity, the use of Unlicensed Spectrum (in the form of LAA, or LWA/LWIP, or NR-U).</w:t>
            </w:r>
          </w:p>
        </w:tc>
      </w:tr>
      <w:tr w:rsidR="00A03F59" w:rsidRPr="00990165" w14:paraId="7B3C904A" w14:textId="77777777" w:rsidTr="005E22FB">
        <w:trPr>
          <w:cantSplit/>
        </w:trPr>
        <w:tc>
          <w:tcPr>
            <w:tcW w:w="3059" w:type="dxa"/>
          </w:tcPr>
          <w:p w14:paraId="16AE717B" w14:textId="77777777" w:rsidR="00A03F59" w:rsidRPr="00990165" w:rsidRDefault="00A03F59" w:rsidP="005E22FB">
            <w:pPr>
              <w:pStyle w:val="TAL"/>
            </w:pPr>
            <w:r w:rsidRPr="00990165">
              <w:t>EPS Subscribed Charging Characteristics</w:t>
            </w:r>
          </w:p>
        </w:tc>
        <w:tc>
          <w:tcPr>
            <w:tcW w:w="6572" w:type="dxa"/>
          </w:tcPr>
          <w:p w14:paraId="3D442B43" w14:textId="77777777" w:rsidR="00A03F59" w:rsidRPr="00990165" w:rsidRDefault="00A03F59" w:rsidP="005E22FB">
            <w:pPr>
              <w:pStyle w:val="TAL"/>
            </w:pPr>
            <w:r w:rsidRPr="00990165">
              <w:t>The charging characteristics for the UE, e.g. normal, prepaid, flat-rate, and/or hot billing subscription.</w:t>
            </w:r>
          </w:p>
        </w:tc>
      </w:tr>
      <w:tr w:rsidR="00A03F59" w:rsidRPr="00990165" w14:paraId="0CEF6EDB" w14:textId="77777777" w:rsidTr="005E22FB">
        <w:trPr>
          <w:cantSplit/>
        </w:trPr>
        <w:tc>
          <w:tcPr>
            <w:tcW w:w="3059" w:type="dxa"/>
          </w:tcPr>
          <w:p w14:paraId="5D7856C0" w14:textId="77777777" w:rsidR="00A03F59" w:rsidRPr="00990165" w:rsidRDefault="00A03F59" w:rsidP="005E22FB">
            <w:pPr>
              <w:pStyle w:val="TAL"/>
            </w:pPr>
            <w:r w:rsidRPr="00990165">
              <w:t>Trace Reference</w:t>
            </w:r>
          </w:p>
        </w:tc>
        <w:tc>
          <w:tcPr>
            <w:tcW w:w="6572" w:type="dxa"/>
          </w:tcPr>
          <w:p w14:paraId="6CA4E4EE" w14:textId="77777777" w:rsidR="00A03F59" w:rsidRPr="00990165" w:rsidRDefault="00A03F59" w:rsidP="005E22FB">
            <w:pPr>
              <w:pStyle w:val="TAL"/>
            </w:pPr>
            <w:r w:rsidRPr="00990165">
              <w:t>Identifies a record or a collection of records for a particular trace.</w:t>
            </w:r>
          </w:p>
        </w:tc>
      </w:tr>
      <w:tr w:rsidR="00A03F59" w:rsidRPr="00990165" w14:paraId="58076A23" w14:textId="77777777" w:rsidTr="005E22FB">
        <w:trPr>
          <w:cantSplit/>
        </w:trPr>
        <w:tc>
          <w:tcPr>
            <w:tcW w:w="3059" w:type="dxa"/>
          </w:tcPr>
          <w:p w14:paraId="587C8CB7" w14:textId="77777777" w:rsidR="00A03F59" w:rsidRPr="00990165" w:rsidRDefault="00A03F59" w:rsidP="005E22FB">
            <w:pPr>
              <w:pStyle w:val="TAL"/>
            </w:pPr>
            <w:r w:rsidRPr="00990165">
              <w:t>Trace Type</w:t>
            </w:r>
          </w:p>
        </w:tc>
        <w:tc>
          <w:tcPr>
            <w:tcW w:w="6572" w:type="dxa"/>
          </w:tcPr>
          <w:p w14:paraId="3D2F3B6C" w14:textId="77777777" w:rsidR="00A03F59" w:rsidRPr="00990165" w:rsidRDefault="00A03F59" w:rsidP="005E22FB">
            <w:pPr>
              <w:pStyle w:val="TAL"/>
            </w:pPr>
            <w:r w:rsidRPr="00990165">
              <w:t>Indicates the type of trace, e.g. HSS trace, and/or MME/ Serving GW / PDN GW trace.</w:t>
            </w:r>
          </w:p>
        </w:tc>
      </w:tr>
      <w:tr w:rsidR="00A03F59" w:rsidRPr="00990165" w14:paraId="5A582641" w14:textId="77777777" w:rsidTr="005E22FB">
        <w:trPr>
          <w:cantSplit/>
        </w:trPr>
        <w:tc>
          <w:tcPr>
            <w:tcW w:w="3059" w:type="dxa"/>
          </w:tcPr>
          <w:p w14:paraId="2F7F9AA1" w14:textId="77777777" w:rsidR="00A03F59" w:rsidRPr="00990165" w:rsidRDefault="00A03F59" w:rsidP="005E22FB">
            <w:pPr>
              <w:pStyle w:val="TAL"/>
            </w:pPr>
            <w:r w:rsidRPr="00990165">
              <w:t>OMC Identity</w:t>
            </w:r>
          </w:p>
        </w:tc>
        <w:tc>
          <w:tcPr>
            <w:tcW w:w="6572" w:type="dxa"/>
          </w:tcPr>
          <w:p w14:paraId="4D5BEB21" w14:textId="77777777" w:rsidR="00A03F59" w:rsidRPr="00990165" w:rsidRDefault="00A03F59" w:rsidP="005E22FB">
            <w:pPr>
              <w:pStyle w:val="TAL"/>
            </w:pPr>
            <w:r w:rsidRPr="00990165">
              <w:t>Identifies the OMC that shall receive the trace record(s).</w:t>
            </w:r>
          </w:p>
        </w:tc>
      </w:tr>
      <w:tr w:rsidR="00A03F59" w:rsidRPr="00990165" w14:paraId="6EE8955F" w14:textId="77777777" w:rsidTr="005E22FB">
        <w:trPr>
          <w:cantSplit/>
        </w:trPr>
        <w:tc>
          <w:tcPr>
            <w:tcW w:w="3059" w:type="dxa"/>
          </w:tcPr>
          <w:p w14:paraId="02C08095" w14:textId="77777777" w:rsidR="00A03F59" w:rsidRPr="00990165" w:rsidRDefault="00A03F59" w:rsidP="005E22FB">
            <w:pPr>
              <w:pStyle w:val="TAL"/>
            </w:pPr>
            <w:r w:rsidRPr="00990165">
              <w:t>Subscribed-UE-AMBR</w:t>
            </w:r>
          </w:p>
        </w:tc>
        <w:tc>
          <w:tcPr>
            <w:tcW w:w="6572" w:type="dxa"/>
          </w:tcPr>
          <w:p w14:paraId="2E1175FF" w14:textId="77777777" w:rsidR="00A03F59" w:rsidRPr="00990165" w:rsidRDefault="00A03F59" w:rsidP="005E22FB">
            <w:pPr>
              <w:pStyle w:val="TAL"/>
            </w:pPr>
            <w:r w:rsidRPr="00990165">
              <w:t>The Maximum Aggregated uplink and downlink MBRs to be shared across all Non-GBR bearers according to the subscription of the user.</w:t>
            </w:r>
          </w:p>
        </w:tc>
      </w:tr>
      <w:tr w:rsidR="00A03F59" w:rsidRPr="00990165" w14:paraId="3BE189E8" w14:textId="77777777" w:rsidTr="005E22FB">
        <w:trPr>
          <w:cantSplit/>
        </w:trPr>
        <w:tc>
          <w:tcPr>
            <w:tcW w:w="3059" w:type="dxa"/>
          </w:tcPr>
          <w:p w14:paraId="6BB75745" w14:textId="77777777" w:rsidR="00A03F59" w:rsidRPr="00990165" w:rsidRDefault="00A03F59" w:rsidP="005E22FB">
            <w:pPr>
              <w:pStyle w:val="TAL"/>
            </w:pPr>
            <w:r w:rsidRPr="00990165">
              <w:t>APN-OI Replacement</w:t>
            </w:r>
          </w:p>
        </w:tc>
        <w:tc>
          <w:tcPr>
            <w:tcW w:w="6572" w:type="dxa"/>
          </w:tcPr>
          <w:p w14:paraId="739BD259" w14:textId="77777777" w:rsidR="00A03F59" w:rsidRPr="00990165" w:rsidRDefault="00A03F59" w:rsidP="005E22FB">
            <w:pPr>
              <w:pStyle w:val="TAL"/>
            </w:pPr>
            <w:r w:rsidRPr="00990165">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A03F59" w:rsidRPr="00990165" w14:paraId="0E2B32EF" w14:textId="77777777" w:rsidTr="005E22FB">
        <w:trPr>
          <w:cantSplit/>
        </w:trPr>
        <w:tc>
          <w:tcPr>
            <w:tcW w:w="3059" w:type="dxa"/>
          </w:tcPr>
          <w:p w14:paraId="56746092" w14:textId="77777777" w:rsidR="00A03F59" w:rsidRPr="00990165" w:rsidRDefault="00A03F59" w:rsidP="005E22FB">
            <w:pPr>
              <w:pStyle w:val="TAL"/>
            </w:pPr>
            <w:r w:rsidRPr="00990165">
              <w:t>RFSP Index</w:t>
            </w:r>
          </w:p>
        </w:tc>
        <w:tc>
          <w:tcPr>
            <w:tcW w:w="6572" w:type="dxa"/>
          </w:tcPr>
          <w:p w14:paraId="49A9B255" w14:textId="77777777" w:rsidR="00A03F59" w:rsidRPr="00990165" w:rsidRDefault="00A03F59" w:rsidP="005E22FB">
            <w:pPr>
              <w:pStyle w:val="TAL"/>
            </w:pPr>
            <w:r w:rsidRPr="00990165">
              <w:t>An index to specific RRM configuration in the E-UTRAN</w:t>
            </w:r>
          </w:p>
        </w:tc>
      </w:tr>
      <w:tr w:rsidR="00A03F59" w:rsidRPr="00990165" w14:paraId="006399E4" w14:textId="77777777" w:rsidTr="005E22FB">
        <w:trPr>
          <w:cantSplit/>
        </w:trPr>
        <w:tc>
          <w:tcPr>
            <w:tcW w:w="3059" w:type="dxa"/>
          </w:tcPr>
          <w:p w14:paraId="2A4DBC50" w14:textId="77777777" w:rsidR="00A03F59" w:rsidRPr="00990165" w:rsidRDefault="00A03F59" w:rsidP="005E22FB">
            <w:pPr>
              <w:pStyle w:val="TAL"/>
            </w:pPr>
            <w:r>
              <w:t>Additional RRM Policy Index</w:t>
            </w:r>
          </w:p>
        </w:tc>
        <w:tc>
          <w:tcPr>
            <w:tcW w:w="6572" w:type="dxa"/>
          </w:tcPr>
          <w:p w14:paraId="033E1977" w14:textId="77777777" w:rsidR="00A03F59" w:rsidRPr="00990165" w:rsidRDefault="00A03F59" w:rsidP="005E22FB">
            <w:pPr>
              <w:pStyle w:val="TAL"/>
            </w:pPr>
            <w:r>
              <w:t>An index to additional RRM configuration in the E-UTRAN</w:t>
            </w:r>
          </w:p>
        </w:tc>
      </w:tr>
      <w:tr w:rsidR="00A03F59" w:rsidRPr="00990165" w14:paraId="7EC1FF79" w14:textId="77777777" w:rsidTr="005E22FB">
        <w:trPr>
          <w:cantSplit/>
        </w:trPr>
        <w:tc>
          <w:tcPr>
            <w:tcW w:w="3059" w:type="dxa"/>
          </w:tcPr>
          <w:p w14:paraId="08136107" w14:textId="77777777" w:rsidR="00A03F59" w:rsidRPr="00990165" w:rsidRDefault="00A03F59" w:rsidP="005E22FB">
            <w:pPr>
              <w:pStyle w:val="TAL"/>
            </w:pPr>
            <w:r w:rsidRPr="00990165">
              <w:t>URRP-MME</w:t>
            </w:r>
          </w:p>
        </w:tc>
        <w:tc>
          <w:tcPr>
            <w:tcW w:w="6572" w:type="dxa"/>
          </w:tcPr>
          <w:p w14:paraId="6A7DFF8F" w14:textId="77777777" w:rsidR="00A03F59" w:rsidRPr="00990165" w:rsidRDefault="00A03F59" w:rsidP="005E22FB">
            <w:pPr>
              <w:pStyle w:val="TAL"/>
            </w:pPr>
            <w:r w:rsidRPr="00990165">
              <w:t>UE Reachability Request Parameter indicating that UE activity notification from MME has been requested by the HSS.</w:t>
            </w:r>
          </w:p>
        </w:tc>
      </w:tr>
      <w:tr w:rsidR="00A03F59" w:rsidRPr="00990165" w14:paraId="2464E21B" w14:textId="77777777" w:rsidTr="005E22FB">
        <w:trPr>
          <w:cantSplit/>
        </w:trPr>
        <w:tc>
          <w:tcPr>
            <w:tcW w:w="3059" w:type="dxa"/>
          </w:tcPr>
          <w:p w14:paraId="7372D15F" w14:textId="77777777" w:rsidR="00A03F59" w:rsidRPr="00990165" w:rsidRDefault="00A03F59" w:rsidP="005E22FB">
            <w:pPr>
              <w:pStyle w:val="TAL"/>
            </w:pPr>
            <w:r w:rsidRPr="00990165">
              <w:t>CSG Subscription Data</w:t>
            </w:r>
          </w:p>
        </w:tc>
        <w:tc>
          <w:tcPr>
            <w:tcW w:w="6572" w:type="dxa"/>
          </w:tcPr>
          <w:p w14:paraId="16D712A4" w14:textId="77777777" w:rsidR="00A03F59" w:rsidRPr="00990165" w:rsidRDefault="00A03F59" w:rsidP="005E22FB">
            <w:pPr>
              <w:pStyle w:val="TAL"/>
            </w:pPr>
            <w:r w:rsidRPr="00990165">
              <w:t>The CSG Subscription Data is a list of CSG IDs per PLMN and for each CSG ID optionally an associated expiration date which indicates the point in time when the subscription to the CSG ID expires; an absent expiration date indicates unlimited subscription.</w:t>
            </w:r>
          </w:p>
          <w:p w14:paraId="53F2CB0F" w14:textId="77777777" w:rsidR="00A03F59" w:rsidRPr="00990165" w:rsidRDefault="00A03F59" w:rsidP="005E22FB">
            <w:pPr>
              <w:pStyle w:val="TAL"/>
            </w:pPr>
            <w:r w:rsidRPr="00990165">
              <w:t>For a CSG ID that can be used to access specific PDNs via Local IP Access, the CSG ID entry includes the corresponding APN(s).</w:t>
            </w:r>
          </w:p>
        </w:tc>
      </w:tr>
      <w:tr w:rsidR="00A03F59" w:rsidRPr="00990165" w14:paraId="422A4F9C" w14:textId="77777777" w:rsidTr="005E22FB">
        <w:trPr>
          <w:cantSplit/>
        </w:trPr>
        <w:tc>
          <w:tcPr>
            <w:tcW w:w="3059" w:type="dxa"/>
          </w:tcPr>
          <w:p w14:paraId="4D42EF9D" w14:textId="77777777" w:rsidR="00A03F59" w:rsidRPr="00990165" w:rsidRDefault="00A03F59" w:rsidP="005E22FB">
            <w:pPr>
              <w:pStyle w:val="TAL"/>
            </w:pPr>
            <w:r w:rsidRPr="00990165">
              <w:t>VPLMN LIPA Allowed</w:t>
            </w:r>
          </w:p>
        </w:tc>
        <w:tc>
          <w:tcPr>
            <w:tcW w:w="6572" w:type="dxa"/>
          </w:tcPr>
          <w:p w14:paraId="1BEF30A8" w14:textId="77777777" w:rsidR="00A03F59" w:rsidRPr="00990165" w:rsidRDefault="00A03F59" w:rsidP="005E22FB">
            <w:pPr>
              <w:pStyle w:val="TAL"/>
            </w:pPr>
            <w:r w:rsidRPr="00990165">
              <w:t>Specifies per PLMN whether the UE is allowed to use LIPA.</w:t>
            </w:r>
          </w:p>
        </w:tc>
      </w:tr>
      <w:tr w:rsidR="00A03F59" w:rsidRPr="00990165" w14:paraId="7B789BC7" w14:textId="77777777" w:rsidTr="005E22FB">
        <w:trPr>
          <w:cantSplit/>
        </w:trPr>
        <w:tc>
          <w:tcPr>
            <w:tcW w:w="3059" w:type="dxa"/>
          </w:tcPr>
          <w:p w14:paraId="6C3CDE73" w14:textId="77777777" w:rsidR="00A03F59" w:rsidRPr="00990165" w:rsidRDefault="00A03F59" w:rsidP="005E22FB">
            <w:pPr>
              <w:pStyle w:val="TAL"/>
            </w:pPr>
            <w:r>
              <w:t>IAB-Operation Allowed</w:t>
            </w:r>
          </w:p>
        </w:tc>
        <w:tc>
          <w:tcPr>
            <w:tcW w:w="6572" w:type="dxa"/>
          </w:tcPr>
          <w:p w14:paraId="762EC641" w14:textId="77777777" w:rsidR="00A03F59" w:rsidRPr="00990165" w:rsidRDefault="00A03F59" w:rsidP="005E22FB">
            <w:pPr>
              <w:pStyle w:val="TAL"/>
            </w:pPr>
            <w:r>
              <w:t>Indicates that the subscriber is allowed for IAB-operation</w:t>
            </w:r>
          </w:p>
        </w:tc>
      </w:tr>
      <w:tr w:rsidR="00A03F59" w:rsidRPr="00990165" w14:paraId="1B851D0E" w14:textId="77777777" w:rsidTr="005E22FB">
        <w:trPr>
          <w:cantSplit/>
        </w:trPr>
        <w:tc>
          <w:tcPr>
            <w:tcW w:w="3059" w:type="dxa"/>
          </w:tcPr>
          <w:p w14:paraId="5CFD1E59" w14:textId="77777777" w:rsidR="00A03F59" w:rsidRPr="00990165" w:rsidRDefault="00A03F59" w:rsidP="005E22FB">
            <w:pPr>
              <w:pStyle w:val="TAL"/>
            </w:pPr>
            <w:r w:rsidRPr="00990165">
              <w:t>EPLMN list</w:t>
            </w:r>
          </w:p>
        </w:tc>
        <w:tc>
          <w:tcPr>
            <w:tcW w:w="6572" w:type="dxa"/>
          </w:tcPr>
          <w:p w14:paraId="75821C50" w14:textId="77777777" w:rsidR="00A03F59" w:rsidRPr="00990165" w:rsidRDefault="00A03F59" w:rsidP="005E22FB">
            <w:pPr>
              <w:pStyle w:val="TAL"/>
            </w:pPr>
            <w:r w:rsidRPr="00990165">
              <w:t>Indicates the Equivalent PLMN list for the UE's registered PLMN.</w:t>
            </w:r>
          </w:p>
        </w:tc>
      </w:tr>
      <w:tr w:rsidR="00A03F59" w:rsidRPr="00990165" w14:paraId="017918E2" w14:textId="77777777" w:rsidTr="005E22FB">
        <w:trPr>
          <w:cantSplit/>
        </w:trPr>
        <w:tc>
          <w:tcPr>
            <w:tcW w:w="3059" w:type="dxa"/>
          </w:tcPr>
          <w:p w14:paraId="5CB85C74" w14:textId="77777777" w:rsidR="00A03F59" w:rsidRPr="00990165" w:rsidRDefault="00A03F59" w:rsidP="005E22FB">
            <w:pPr>
              <w:pStyle w:val="TAL"/>
            </w:pPr>
            <w:r w:rsidRPr="00990165">
              <w:t>Subscribed Periodic RAU/TAU Timer</w:t>
            </w:r>
          </w:p>
        </w:tc>
        <w:tc>
          <w:tcPr>
            <w:tcW w:w="6572" w:type="dxa"/>
          </w:tcPr>
          <w:p w14:paraId="27BFBB17" w14:textId="77777777" w:rsidR="00A03F59" w:rsidRPr="00990165" w:rsidRDefault="00A03F59" w:rsidP="005E22FB">
            <w:pPr>
              <w:pStyle w:val="TAL"/>
            </w:pPr>
            <w:r w:rsidRPr="00990165">
              <w:t>Indicates a subscribed Periodic RAU/TAU Timer value</w:t>
            </w:r>
          </w:p>
        </w:tc>
      </w:tr>
      <w:tr w:rsidR="00A03F59" w:rsidRPr="00990165" w14:paraId="4F790236" w14:textId="77777777" w:rsidTr="005E22FB">
        <w:trPr>
          <w:cantSplit/>
        </w:trPr>
        <w:tc>
          <w:tcPr>
            <w:tcW w:w="3059" w:type="dxa"/>
          </w:tcPr>
          <w:p w14:paraId="1DBC3A12" w14:textId="77777777" w:rsidR="00A03F59" w:rsidRPr="00990165" w:rsidRDefault="00A03F59" w:rsidP="005E22FB">
            <w:pPr>
              <w:pStyle w:val="TAL"/>
            </w:pPr>
            <w:r w:rsidRPr="00990165">
              <w:t>Extended idle mode DRX cycle length</w:t>
            </w:r>
          </w:p>
        </w:tc>
        <w:tc>
          <w:tcPr>
            <w:tcW w:w="6572" w:type="dxa"/>
          </w:tcPr>
          <w:p w14:paraId="590C7F35" w14:textId="77777777" w:rsidR="00A03F59" w:rsidRPr="00990165" w:rsidRDefault="00A03F59" w:rsidP="005E22FB">
            <w:pPr>
              <w:pStyle w:val="TAL"/>
            </w:pPr>
            <w:r w:rsidRPr="00990165">
              <w:t>Indicates a subscribed extended idle mode DRX cycle length value.</w:t>
            </w:r>
          </w:p>
        </w:tc>
      </w:tr>
      <w:tr w:rsidR="00A03F59" w:rsidRPr="00990165" w14:paraId="39BB8BA4" w14:textId="77777777" w:rsidTr="005E22FB">
        <w:trPr>
          <w:cantSplit/>
        </w:trPr>
        <w:tc>
          <w:tcPr>
            <w:tcW w:w="3059" w:type="dxa"/>
          </w:tcPr>
          <w:p w14:paraId="7056ADA0" w14:textId="77777777" w:rsidR="00A03F59" w:rsidRPr="00990165" w:rsidRDefault="00A03F59" w:rsidP="005E22FB">
            <w:pPr>
              <w:pStyle w:val="TAL"/>
            </w:pPr>
            <w:r w:rsidRPr="00D05F59">
              <w:t xml:space="preserve">RAT specific </w:t>
            </w:r>
            <w:r>
              <w:t>Subscribed Paging Time Window</w:t>
            </w:r>
          </w:p>
        </w:tc>
        <w:tc>
          <w:tcPr>
            <w:tcW w:w="6572" w:type="dxa"/>
          </w:tcPr>
          <w:p w14:paraId="484FD56D" w14:textId="77777777" w:rsidR="00A03F59" w:rsidRPr="00990165" w:rsidRDefault="00A03F59" w:rsidP="005E22FB">
            <w:pPr>
              <w:pStyle w:val="TAL"/>
            </w:pPr>
            <w:r>
              <w:t>Indicates a Subscribed Paging Time Window value</w:t>
            </w:r>
            <w:r w:rsidRPr="00E81E70">
              <w:t xml:space="preserve"> for the associated RAT, </w:t>
            </w:r>
            <w:r w:rsidRPr="006E1AE9">
              <w:t>NB-IoT</w:t>
            </w:r>
            <w:r w:rsidRPr="006E1AE9">
              <w:rPr>
                <w:rFonts w:hint="eastAsia"/>
                <w:lang w:eastAsia="zh-CN"/>
              </w:rPr>
              <w:t xml:space="preserve">, </w:t>
            </w:r>
            <w:r w:rsidRPr="006E1AE9">
              <w:t>WB-E-UTRAN or both</w:t>
            </w:r>
            <w:r>
              <w:t>.</w:t>
            </w:r>
          </w:p>
        </w:tc>
      </w:tr>
      <w:tr w:rsidR="00A03F59" w:rsidRPr="00990165" w14:paraId="78EA80E2" w14:textId="77777777" w:rsidTr="005E22FB">
        <w:trPr>
          <w:cantSplit/>
        </w:trPr>
        <w:tc>
          <w:tcPr>
            <w:tcW w:w="3059" w:type="dxa"/>
          </w:tcPr>
          <w:p w14:paraId="6AE8F2A2" w14:textId="77777777" w:rsidR="00A03F59" w:rsidRPr="00990165" w:rsidRDefault="00A03F59" w:rsidP="005E22FB">
            <w:pPr>
              <w:pStyle w:val="TAL"/>
            </w:pPr>
            <w:r w:rsidRPr="00990165">
              <w:t>MPS CS priority</w:t>
            </w:r>
          </w:p>
        </w:tc>
        <w:tc>
          <w:tcPr>
            <w:tcW w:w="6572" w:type="dxa"/>
          </w:tcPr>
          <w:p w14:paraId="05B12BD0" w14:textId="77777777" w:rsidR="00A03F59" w:rsidRPr="00990165" w:rsidRDefault="00A03F59" w:rsidP="005E22FB">
            <w:pPr>
              <w:pStyle w:val="TAL"/>
            </w:pPr>
            <w:r w:rsidRPr="00990165">
              <w:t>Indicates that the UE is subscribed to the eMLPP or 1x RTT priority service in the CS domain.</w:t>
            </w:r>
          </w:p>
        </w:tc>
      </w:tr>
      <w:tr w:rsidR="00A03F59" w:rsidRPr="00990165" w14:paraId="3CCB6980" w14:textId="77777777" w:rsidTr="005E22FB">
        <w:trPr>
          <w:cantSplit/>
        </w:trPr>
        <w:tc>
          <w:tcPr>
            <w:tcW w:w="3059" w:type="dxa"/>
          </w:tcPr>
          <w:p w14:paraId="575F5264" w14:textId="77777777" w:rsidR="00A03F59" w:rsidRPr="00990165" w:rsidRDefault="00A03F59" w:rsidP="005E22FB">
            <w:pPr>
              <w:pStyle w:val="TAL"/>
            </w:pPr>
            <w:r w:rsidRPr="00990165">
              <w:t>UE-SRVCC- Capability</w:t>
            </w:r>
          </w:p>
        </w:tc>
        <w:tc>
          <w:tcPr>
            <w:tcW w:w="6572" w:type="dxa"/>
          </w:tcPr>
          <w:p w14:paraId="7EE89C91" w14:textId="77777777" w:rsidR="00A03F59" w:rsidRPr="00990165" w:rsidRDefault="00A03F59" w:rsidP="005E22FB">
            <w:pPr>
              <w:pStyle w:val="TAL"/>
            </w:pPr>
            <w:r w:rsidRPr="00990165">
              <w:t>Indicates whether the UE is UTRAN/GERAN SRVCC capable or not.</w:t>
            </w:r>
          </w:p>
        </w:tc>
      </w:tr>
      <w:tr w:rsidR="00A03F59" w:rsidRPr="00990165" w14:paraId="15F4D0E0" w14:textId="77777777" w:rsidTr="005E22FB">
        <w:trPr>
          <w:cantSplit/>
        </w:trPr>
        <w:tc>
          <w:tcPr>
            <w:tcW w:w="3059" w:type="dxa"/>
          </w:tcPr>
          <w:p w14:paraId="629B3308" w14:textId="77777777" w:rsidR="00A03F59" w:rsidRPr="00990165" w:rsidRDefault="00A03F59" w:rsidP="005E22FB">
            <w:pPr>
              <w:pStyle w:val="TAL"/>
            </w:pPr>
            <w:r w:rsidRPr="00990165">
              <w:t>MPS EPS priority</w:t>
            </w:r>
          </w:p>
        </w:tc>
        <w:tc>
          <w:tcPr>
            <w:tcW w:w="6572" w:type="dxa"/>
          </w:tcPr>
          <w:p w14:paraId="7701AA72" w14:textId="77777777" w:rsidR="00A03F59" w:rsidRPr="00990165" w:rsidRDefault="00A03F59" w:rsidP="005E22FB">
            <w:pPr>
              <w:pStyle w:val="TAL"/>
            </w:pPr>
            <w:r w:rsidRPr="00990165">
              <w:t>Indicates that the UE is subscribed to MPS in the EPS domain.</w:t>
            </w:r>
          </w:p>
        </w:tc>
      </w:tr>
      <w:tr w:rsidR="00A03F59" w:rsidRPr="00990165" w14:paraId="71151953" w14:textId="77777777" w:rsidTr="005E22FB">
        <w:trPr>
          <w:cantSplit/>
        </w:trPr>
        <w:tc>
          <w:tcPr>
            <w:tcW w:w="3059" w:type="dxa"/>
          </w:tcPr>
          <w:p w14:paraId="6BFDE5C8" w14:textId="77777777" w:rsidR="00A03F59" w:rsidRPr="00990165" w:rsidRDefault="00A03F59" w:rsidP="005E22FB">
            <w:pPr>
              <w:pStyle w:val="TAL"/>
            </w:pPr>
            <w:r w:rsidRPr="00990165">
              <w:t>UE Usage Type</w:t>
            </w:r>
          </w:p>
        </w:tc>
        <w:tc>
          <w:tcPr>
            <w:tcW w:w="6572" w:type="dxa"/>
          </w:tcPr>
          <w:p w14:paraId="066523A5" w14:textId="77777777" w:rsidR="00A03F59" w:rsidRPr="00990165" w:rsidRDefault="00A03F59" w:rsidP="005E22FB">
            <w:pPr>
              <w:pStyle w:val="TAL"/>
            </w:pPr>
            <w:r w:rsidRPr="00990165">
              <w:t>Indicates the usage characteristics of the UE for use with Dedicated Core Networks (see clause 4.3.25).</w:t>
            </w:r>
          </w:p>
        </w:tc>
      </w:tr>
      <w:tr w:rsidR="00A03F59" w:rsidRPr="00990165" w14:paraId="3022EB6C" w14:textId="77777777" w:rsidTr="005E22FB">
        <w:trPr>
          <w:cantSplit/>
        </w:trPr>
        <w:tc>
          <w:tcPr>
            <w:tcW w:w="3059" w:type="dxa"/>
          </w:tcPr>
          <w:p w14:paraId="517981AF" w14:textId="77777777" w:rsidR="00A03F59" w:rsidRPr="00990165" w:rsidRDefault="00A03F59" w:rsidP="005E22FB">
            <w:pPr>
              <w:pStyle w:val="TAL"/>
            </w:pPr>
            <w:r w:rsidRPr="00990165">
              <w:t>Group ID-list</w:t>
            </w:r>
          </w:p>
        </w:tc>
        <w:tc>
          <w:tcPr>
            <w:tcW w:w="6572" w:type="dxa"/>
          </w:tcPr>
          <w:p w14:paraId="3D70EC38" w14:textId="77777777" w:rsidR="00A03F59" w:rsidRPr="00990165" w:rsidRDefault="00A03F59" w:rsidP="005E22FB">
            <w:pPr>
              <w:pStyle w:val="TAL"/>
            </w:pPr>
            <w:r w:rsidRPr="00990165">
              <w:t>List of the subscribed group(s) that the UE belongs to</w:t>
            </w:r>
          </w:p>
        </w:tc>
      </w:tr>
      <w:tr w:rsidR="00A03F59" w:rsidRPr="00990165" w14:paraId="79541E92" w14:textId="77777777" w:rsidTr="005E22FB">
        <w:trPr>
          <w:cantSplit/>
        </w:trPr>
        <w:tc>
          <w:tcPr>
            <w:tcW w:w="3059" w:type="dxa"/>
          </w:tcPr>
          <w:p w14:paraId="46AE6839" w14:textId="77777777" w:rsidR="00A03F59" w:rsidRPr="00990165" w:rsidRDefault="00A03F59" w:rsidP="005E22FB">
            <w:pPr>
              <w:pStyle w:val="TAL"/>
            </w:pPr>
            <w:r w:rsidRPr="00990165">
              <w:t>Communication Patterns</w:t>
            </w:r>
          </w:p>
        </w:tc>
        <w:tc>
          <w:tcPr>
            <w:tcW w:w="6572" w:type="dxa"/>
          </w:tcPr>
          <w:p w14:paraId="2BE13251" w14:textId="77777777" w:rsidR="00A03F59" w:rsidRPr="00990165" w:rsidRDefault="00A03F59" w:rsidP="005E22FB">
            <w:pPr>
              <w:pStyle w:val="TAL"/>
            </w:pPr>
            <w:r w:rsidRPr="00990165">
              <w:t>Indicates per UE the Communication Patterns and their corresponding validity times as specified in TS 23.682 [74].The Communication Patterns are not provided to the SGSN.</w:t>
            </w:r>
          </w:p>
        </w:tc>
      </w:tr>
      <w:tr w:rsidR="00A03F59" w:rsidRPr="00990165" w14:paraId="01FC8827" w14:textId="77777777" w:rsidTr="005E22FB">
        <w:trPr>
          <w:cantSplit/>
        </w:trPr>
        <w:tc>
          <w:tcPr>
            <w:tcW w:w="3059" w:type="dxa"/>
          </w:tcPr>
          <w:p w14:paraId="2B25BC61" w14:textId="77777777" w:rsidR="00A03F59" w:rsidRPr="00990165" w:rsidRDefault="00A03F59" w:rsidP="005E22FB">
            <w:pPr>
              <w:pStyle w:val="TAL"/>
            </w:pPr>
            <w:r w:rsidRPr="00990165">
              <w:t>Monitoring Event Information Data</w:t>
            </w:r>
          </w:p>
        </w:tc>
        <w:tc>
          <w:tcPr>
            <w:tcW w:w="6572" w:type="dxa"/>
          </w:tcPr>
          <w:p w14:paraId="61B89A18" w14:textId="77777777" w:rsidR="00A03F59" w:rsidRPr="00990165" w:rsidRDefault="00A03F59" w:rsidP="005E22FB">
            <w:pPr>
              <w:pStyle w:val="TAL"/>
            </w:pPr>
            <w:r w:rsidRPr="00990165">
              <w:t>Describes the monitoring event configuration information. See TS 23.682 [74] for more information.</w:t>
            </w:r>
          </w:p>
        </w:tc>
      </w:tr>
      <w:tr w:rsidR="00A03F59" w:rsidRPr="00990165" w14:paraId="4320D1B6" w14:textId="77777777" w:rsidTr="005E22FB">
        <w:trPr>
          <w:cantSplit/>
        </w:trPr>
        <w:tc>
          <w:tcPr>
            <w:tcW w:w="3059" w:type="dxa"/>
          </w:tcPr>
          <w:p w14:paraId="4FFFF631" w14:textId="77777777" w:rsidR="00A03F59" w:rsidRPr="00990165" w:rsidRDefault="00A03F59" w:rsidP="005E22FB">
            <w:pPr>
              <w:pStyle w:val="TAL"/>
            </w:pPr>
            <w:r>
              <w:t>PDN Connection Restriction</w:t>
            </w:r>
          </w:p>
        </w:tc>
        <w:tc>
          <w:tcPr>
            <w:tcW w:w="6572" w:type="dxa"/>
          </w:tcPr>
          <w:p w14:paraId="29948E38" w14:textId="77777777" w:rsidR="00A03F59" w:rsidRPr="00990165" w:rsidRDefault="00A03F59" w:rsidP="005E22FB">
            <w:pPr>
              <w:pStyle w:val="TAL"/>
            </w:pPr>
            <w:r>
              <w:t>Indicates whether the establishment of the PDN connection is restricted for the UE.</w:t>
            </w:r>
          </w:p>
        </w:tc>
      </w:tr>
      <w:tr w:rsidR="00A03F59" w:rsidRPr="00990165" w14:paraId="757CC1D3" w14:textId="77777777" w:rsidTr="005E22FB">
        <w:trPr>
          <w:cantSplit/>
        </w:trPr>
        <w:tc>
          <w:tcPr>
            <w:tcW w:w="3059" w:type="dxa"/>
          </w:tcPr>
          <w:p w14:paraId="5D1A0503" w14:textId="77777777" w:rsidR="00A03F59" w:rsidRPr="00990165" w:rsidRDefault="00A03F59" w:rsidP="005E22FB">
            <w:pPr>
              <w:pStyle w:val="TAL"/>
            </w:pPr>
            <w:r w:rsidRPr="00990165">
              <w:t>Enhanced Coverage Restricted</w:t>
            </w:r>
          </w:p>
        </w:tc>
        <w:tc>
          <w:tcPr>
            <w:tcW w:w="6572" w:type="dxa"/>
          </w:tcPr>
          <w:p w14:paraId="4A3F3262" w14:textId="77777777" w:rsidR="00A03F59" w:rsidRPr="00990165" w:rsidRDefault="00A03F59" w:rsidP="005E22FB">
            <w:pPr>
              <w:pStyle w:val="TAL"/>
            </w:pPr>
            <w:r w:rsidRPr="00990165">
              <w:t>Specify PLMN(s) with Enhanced Coverage restrictions.</w:t>
            </w:r>
          </w:p>
        </w:tc>
      </w:tr>
      <w:tr w:rsidR="00A03F59" w:rsidRPr="00990165" w14:paraId="3931EB7B" w14:textId="77777777" w:rsidTr="005E22FB">
        <w:trPr>
          <w:cantSplit/>
        </w:trPr>
        <w:tc>
          <w:tcPr>
            <w:tcW w:w="3059" w:type="dxa"/>
          </w:tcPr>
          <w:p w14:paraId="4E24AEE4" w14:textId="77777777" w:rsidR="00A03F59" w:rsidRPr="00990165" w:rsidRDefault="00A03F59" w:rsidP="005E22FB">
            <w:pPr>
              <w:pStyle w:val="TAL"/>
            </w:pPr>
            <w:r w:rsidRPr="00990165">
              <w:t>Acknowledgements of downlink NAS data PDUs</w:t>
            </w:r>
          </w:p>
        </w:tc>
        <w:tc>
          <w:tcPr>
            <w:tcW w:w="6572" w:type="dxa"/>
          </w:tcPr>
          <w:p w14:paraId="705648C0" w14:textId="77777777" w:rsidR="00A03F59" w:rsidRPr="00990165" w:rsidRDefault="00A03F59" w:rsidP="005E22FB">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A03F59" w:rsidRPr="00990165" w14:paraId="75DFFE74" w14:textId="77777777" w:rsidTr="005E22FB">
        <w:trPr>
          <w:cantSplit/>
        </w:trPr>
        <w:tc>
          <w:tcPr>
            <w:tcW w:w="3059" w:type="dxa"/>
          </w:tcPr>
          <w:p w14:paraId="4B239FBB" w14:textId="77777777" w:rsidR="00A03F59" w:rsidRPr="00990165" w:rsidRDefault="00A03F59" w:rsidP="005E22FB">
            <w:pPr>
              <w:pStyle w:val="TAL"/>
            </w:pPr>
            <w:r>
              <w:t>Service Gap Time</w:t>
            </w:r>
          </w:p>
        </w:tc>
        <w:tc>
          <w:tcPr>
            <w:tcW w:w="6572" w:type="dxa"/>
          </w:tcPr>
          <w:p w14:paraId="30B39ECD" w14:textId="77777777" w:rsidR="00A03F59" w:rsidRPr="00990165" w:rsidRDefault="00A03F59" w:rsidP="005E22FB">
            <w:pPr>
              <w:pStyle w:val="TAL"/>
            </w:pPr>
            <w:r>
              <w:t>Used to set the Service Gap timer for Service Gap Control (see clause 4.3.17.9).</w:t>
            </w:r>
          </w:p>
        </w:tc>
      </w:tr>
      <w:tr w:rsidR="00A03F59" w:rsidRPr="00990165" w14:paraId="15ED45CB" w14:textId="77777777" w:rsidTr="005E22FB">
        <w:trPr>
          <w:cantSplit/>
          <w:ins w:id="187" w:author="QC_01" w:date="2024-01-12T10:54:00Z"/>
        </w:trPr>
        <w:tc>
          <w:tcPr>
            <w:tcW w:w="3059" w:type="dxa"/>
          </w:tcPr>
          <w:p w14:paraId="2D319C22" w14:textId="77777777" w:rsidR="00A03F59" w:rsidRDefault="00A03F59" w:rsidP="005E22FB">
            <w:pPr>
              <w:pStyle w:val="TAL"/>
              <w:rPr>
                <w:ins w:id="188" w:author="QC_01" w:date="2024-01-12T10:54:00Z"/>
              </w:rPr>
            </w:pPr>
            <w:ins w:id="189" w:author="QC_01" w:date="2024-01-12T10:54:00Z">
              <w:r>
                <w:lastRenderedPageBreak/>
                <w:t>Reference Time Distribution</w:t>
              </w:r>
            </w:ins>
          </w:p>
        </w:tc>
        <w:tc>
          <w:tcPr>
            <w:tcW w:w="6572" w:type="dxa"/>
          </w:tcPr>
          <w:p w14:paraId="633F7EB8" w14:textId="77777777" w:rsidR="00A03F59" w:rsidRDefault="00A03F59" w:rsidP="005E22FB">
            <w:pPr>
              <w:pStyle w:val="TAL"/>
              <w:rPr>
                <w:ins w:id="190" w:author="QC_01" w:date="2024-01-12T10:54:00Z"/>
              </w:rPr>
            </w:pPr>
            <w:ins w:id="191" w:author="QC_01" w:date="2024-01-12T10:54:00Z">
              <w:r>
                <w:t>Indicates whether the UE is subscribed to receive reference time in access stratum</w:t>
              </w:r>
            </w:ins>
          </w:p>
        </w:tc>
      </w:tr>
      <w:tr w:rsidR="00A03F59" w:rsidRPr="00990165" w14:paraId="3F310565" w14:textId="77777777" w:rsidTr="005E22FB">
        <w:trPr>
          <w:cantSplit/>
        </w:trPr>
        <w:tc>
          <w:tcPr>
            <w:tcW w:w="9631" w:type="dxa"/>
            <w:gridSpan w:val="2"/>
          </w:tcPr>
          <w:p w14:paraId="4A9B3445" w14:textId="77777777" w:rsidR="00A03F59" w:rsidRPr="00990165" w:rsidRDefault="00A03F59" w:rsidP="005E22FB">
            <w:pPr>
              <w:pStyle w:val="TAL"/>
            </w:pPr>
            <w:r w:rsidRPr="00990165">
              <w:t>Each subscription profile contains one or more PDN subscription contexts:</w:t>
            </w:r>
          </w:p>
        </w:tc>
      </w:tr>
      <w:tr w:rsidR="00A03F59" w:rsidRPr="00990165" w14:paraId="5AFB0A28" w14:textId="77777777" w:rsidTr="005E22FB">
        <w:trPr>
          <w:cantSplit/>
        </w:trPr>
        <w:tc>
          <w:tcPr>
            <w:tcW w:w="3059" w:type="dxa"/>
          </w:tcPr>
          <w:p w14:paraId="56A8D4B9" w14:textId="77777777" w:rsidR="00A03F59" w:rsidRPr="00990165" w:rsidRDefault="00A03F59" w:rsidP="005E22FB">
            <w:pPr>
              <w:pStyle w:val="TAL"/>
            </w:pPr>
            <w:r w:rsidRPr="00990165">
              <w:t>Context Identifier</w:t>
            </w:r>
          </w:p>
        </w:tc>
        <w:tc>
          <w:tcPr>
            <w:tcW w:w="6572" w:type="dxa"/>
          </w:tcPr>
          <w:p w14:paraId="25F59FAA" w14:textId="77777777" w:rsidR="00A03F59" w:rsidRPr="00990165" w:rsidRDefault="00A03F59" w:rsidP="005E22FB">
            <w:pPr>
              <w:pStyle w:val="TAL"/>
            </w:pPr>
            <w:r w:rsidRPr="00990165">
              <w:t>Index of the PDN subscription context (Note 8).</w:t>
            </w:r>
          </w:p>
        </w:tc>
      </w:tr>
      <w:tr w:rsidR="00A03F59" w:rsidRPr="00990165" w14:paraId="6F5B3300" w14:textId="77777777" w:rsidTr="005E22FB">
        <w:trPr>
          <w:cantSplit/>
        </w:trPr>
        <w:tc>
          <w:tcPr>
            <w:tcW w:w="3059" w:type="dxa"/>
          </w:tcPr>
          <w:p w14:paraId="6BC192B8" w14:textId="77777777" w:rsidR="00A03F59" w:rsidRPr="00990165" w:rsidRDefault="00A03F59" w:rsidP="005E22FB">
            <w:pPr>
              <w:pStyle w:val="TAL"/>
            </w:pPr>
            <w:r w:rsidRPr="00990165">
              <w:t>PDN Address</w:t>
            </w:r>
          </w:p>
        </w:tc>
        <w:tc>
          <w:tcPr>
            <w:tcW w:w="6572" w:type="dxa"/>
          </w:tcPr>
          <w:p w14:paraId="7C269626" w14:textId="77777777" w:rsidR="00A03F59" w:rsidRPr="00990165" w:rsidRDefault="00A03F59" w:rsidP="005E22FB">
            <w:pPr>
              <w:pStyle w:val="TAL"/>
            </w:pPr>
            <w:r w:rsidRPr="00990165">
              <w:t>Indicates subscribed IP address(es).</w:t>
            </w:r>
          </w:p>
        </w:tc>
      </w:tr>
      <w:tr w:rsidR="00A03F59" w:rsidRPr="00990165" w14:paraId="5C528D83" w14:textId="77777777" w:rsidTr="005E22FB">
        <w:trPr>
          <w:cantSplit/>
        </w:trPr>
        <w:tc>
          <w:tcPr>
            <w:tcW w:w="3059" w:type="dxa"/>
          </w:tcPr>
          <w:p w14:paraId="18C0894E" w14:textId="77777777" w:rsidR="00A03F59" w:rsidRPr="00990165" w:rsidRDefault="00A03F59" w:rsidP="005E22FB">
            <w:pPr>
              <w:pStyle w:val="TAL"/>
            </w:pPr>
            <w:r w:rsidRPr="00990165">
              <w:t>PDN Type</w:t>
            </w:r>
          </w:p>
        </w:tc>
        <w:tc>
          <w:tcPr>
            <w:tcW w:w="6572" w:type="dxa"/>
          </w:tcPr>
          <w:p w14:paraId="2D602405" w14:textId="77777777" w:rsidR="00A03F59" w:rsidRPr="00990165" w:rsidRDefault="00A03F59" w:rsidP="005E22FB">
            <w:pPr>
              <w:pStyle w:val="TAL"/>
            </w:pPr>
            <w:r w:rsidRPr="00990165">
              <w:t>Indicates the subscribed PDN Type (IPv4, IPv6, IPv4v6, Non-IP</w:t>
            </w:r>
            <w:r>
              <w:t>, Ethernet</w:t>
            </w:r>
            <w:r w:rsidRPr="00990165">
              <w:t>)</w:t>
            </w:r>
          </w:p>
        </w:tc>
      </w:tr>
      <w:tr w:rsidR="00A03F59" w:rsidRPr="00990165" w14:paraId="360B78E5" w14:textId="77777777" w:rsidTr="005E22FB">
        <w:trPr>
          <w:cantSplit/>
        </w:trPr>
        <w:tc>
          <w:tcPr>
            <w:tcW w:w="3059" w:type="dxa"/>
          </w:tcPr>
          <w:p w14:paraId="660BAF2F" w14:textId="77777777" w:rsidR="00A03F59" w:rsidRPr="00990165" w:rsidRDefault="00A03F59" w:rsidP="005E22FB">
            <w:pPr>
              <w:pStyle w:val="TAL"/>
            </w:pPr>
            <w:r w:rsidRPr="00990165">
              <w:t>APN-OI Replacement</w:t>
            </w:r>
          </w:p>
        </w:tc>
        <w:tc>
          <w:tcPr>
            <w:tcW w:w="6572" w:type="dxa"/>
          </w:tcPr>
          <w:p w14:paraId="694C7AAF" w14:textId="77777777" w:rsidR="00A03F59" w:rsidRPr="00990165" w:rsidRDefault="00A03F59" w:rsidP="005E22FB">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A03F59" w:rsidRPr="00990165" w14:paraId="33807B77" w14:textId="77777777" w:rsidTr="005E22FB">
        <w:trPr>
          <w:cantSplit/>
        </w:trPr>
        <w:tc>
          <w:tcPr>
            <w:tcW w:w="3059" w:type="dxa"/>
          </w:tcPr>
          <w:p w14:paraId="7129C38D" w14:textId="77777777" w:rsidR="00A03F59" w:rsidRPr="00990165" w:rsidRDefault="00A03F59" w:rsidP="005E22FB">
            <w:pPr>
              <w:pStyle w:val="TAL"/>
            </w:pPr>
            <w:r w:rsidRPr="00990165">
              <w:t>Access Point Name (APN)</w:t>
            </w:r>
          </w:p>
        </w:tc>
        <w:tc>
          <w:tcPr>
            <w:tcW w:w="6572" w:type="dxa"/>
          </w:tcPr>
          <w:p w14:paraId="6A3FFAAC" w14:textId="77777777" w:rsidR="00A03F59" w:rsidRPr="00990165" w:rsidRDefault="00A03F59" w:rsidP="005E22FB">
            <w:pPr>
              <w:pStyle w:val="TAL"/>
            </w:pPr>
            <w:r w:rsidRPr="00990165">
              <w:t>A label according to DNS naming conventions describing the access point to the packet data network (or a wildcard) (NOTE 6).</w:t>
            </w:r>
          </w:p>
        </w:tc>
      </w:tr>
      <w:tr w:rsidR="00A03F59" w:rsidRPr="00990165" w14:paraId="61C787F5" w14:textId="77777777" w:rsidTr="005E22FB">
        <w:trPr>
          <w:cantSplit/>
        </w:trPr>
        <w:tc>
          <w:tcPr>
            <w:tcW w:w="3059" w:type="dxa"/>
          </w:tcPr>
          <w:p w14:paraId="630D5C0B" w14:textId="77777777" w:rsidR="00A03F59" w:rsidRPr="00990165" w:rsidRDefault="00A03F59" w:rsidP="005E22FB">
            <w:pPr>
              <w:pStyle w:val="TAL"/>
            </w:pPr>
            <w:r w:rsidRPr="00990165">
              <w:t>Invoke SCEF Selection</w:t>
            </w:r>
          </w:p>
        </w:tc>
        <w:tc>
          <w:tcPr>
            <w:tcW w:w="6572" w:type="dxa"/>
          </w:tcPr>
          <w:p w14:paraId="12910DB5" w14:textId="77777777" w:rsidR="00A03F59" w:rsidRPr="00990165" w:rsidRDefault="00A03F59" w:rsidP="005E22FB">
            <w:pPr>
              <w:pStyle w:val="TAL"/>
            </w:pPr>
            <w:r w:rsidRPr="00990165">
              <w:t>Indicates whether this APN is used for establishing PDN connection to the SCEF</w:t>
            </w:r>
          </w:p>
        </w:tc>
      </w:tr>
      <w:tr w:rsidR="00A03F59" w:rsidRPr="00990165" w14:paraId="41443532" w14:textId="77777777" w:rsidTr="005E22FB">
        <w:trPr>
          <w:cantSplit/>
        </w:trPr>
        <w:tc>
          <w:tcPr>
            <w:tcW w:w="3059" w:type="dxa"/>
          </w:tcPr>
          <w:p w14:paraId="3EB7AC7A" w14:textId="77777777" w:rsidR="00A03F59" w:rsidRPr="00990165" w:rsidRDefault="00A03F59" w:rsidP="005E22FB">
            <w:pPr>
              <w:pStyle w:val="TAL"/>
            </w:pPr>
            <w:r w:rsidRPr="00990165">
              <w:t>SCEF ID</w:t>
            </w:r>
          </w:p>
        </w:tc>
        <w:tc>
          <w:tcPr>
            <w:tcW w:w="6572" w:type="dxa"/>
          </w:tcPr>
          <w:p w14:paraId="2760A26F" w14:textId="77777777" w:rsidR="00A03F59" w:rsidRPr="00990165" w:rsidRDefault="00A03F59" w:rsidP="005E22FB">
            <w:pPr>
              <w:pStyle w:val="TAL"/>
            </w:pPr>
            <w:r w:rsidRPr="00990165">
              <w:t>Indicates the FQDN or IP address of the SCEF which is to be selected for this APN. It is required if "Invoke SCEF Selection" indicator is set.</w:t>
            </w:r>
          </w:p>
        </w:tc>
      </w:tr>
      <w:tr w:rsidR="00A03F59" w:rsidRPr="00990165" w14:paraId="5147E147" w14:textId="77777777" w:rsidTr="005E22FB">
        <w:trPr>
          <w:cantSplit/>
        </w:trPr>
        <w:tc>
          <w:tcPr>
            <w:tcW w:w="3059" w:type="dxa"/>
          </w:tcPr>
          <w:p w14:paraId="70B993D5" w14:textId="77777777" w:rsidR="00A03F59" w:rsidRPr="00990165" w:rsidRDefault="00A03F59" w:rsidP="005E22FB">
            <w:pPr>
              <w:pStyle w:val="TAL"/>
            </w:pPr>
            <w:r w:rsidRPr="00990165">
              <w:t>SIPTO permissions</w:t>
            </w:r>
          </w:p>
        </w:tc>
        <w:tc>
          <w:tcPr>
            <w:tcW w:w="6572" w:type="dxa"/>
          </w:tcPr>
          <w:p w14:paraId="1A6935F6" w14:textId="77777777" w:rsidR="00A03F59" w:rsidRPr="00990165" w:rsidRDefault="00A03F59" w:rsidP="005E22FB">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 (NOTE 7).</w:t>
            </w:r>
          </w:p>
        </w:tc>
      </w:tr>
      <w:tr w:rsidR="00A03F59" w:rsidRPr="00990165" w14:paraId="44F59E97" w14:textId="77777777" w:rsidTr="005E22FB">
        <w:trPr>
          <w:cantSplit/>
        </w:trPr>
        <w:tc>
          <w:tcPr>
            <w:tcW w:w="3059" w:type="dxa"/>
          </w:tcPr>
          <w:p w14:paraId="4D9A4280" w14:textId="77777777" w:rsidR="00A03F59" w:rsidRPr="00990165" w:rsidRDefault="00A03F59" w:rsidP="005E22FB">
            <w:pPr>
              <w:pStyle w:val="TAL"/>
            </w:pPr>
            <w:r w:rsidRPr="00990165">
              <w:t>LIPA permissions</w:t>
            </w:r>
          </w:p>
        </w:tc>
        <w:tc>
          <w:tcPr>
            <w:tcW w:w="6572" w:type="dxa"/>
          </w:tcPr>
          <w:p w14:paraId="31F5FCF2" w14:textId="77777777" w:rsidR="00A03F59" w:rsidRPr="00990165" w:rsidRDefault="00A03F59" w:rsidP="005E22FB">
            <w:pPr>
              <w:pStyle w:val="TAL"/>
            </w:pPr>
            <w:r w:rsidRPr="00990165">
              <w:t>Indicates whether the PDN can be accessed via Local IP Access. Possible values are: LIPA-prohibited, LIPA-only and LIPA-conditional.</w:t>
            </w:r>
          </w:p>
        </w:tc>
      </w:tr>
      <w:tr w:rsidR="00A03F59" w:rsidRPr="00990165" w14:paraId="2640A629" w14:textId="77777777" w:rsidTr="005E22FB">
        <w:trPr>
          <w:cantSplit/>
        </w:trPr>
        <w:tc>
          <w:tcPr>
            <w:tcW w:w="3059" w:type="dxa"/>
          </w:tcPr>
          <w:p w14:paraId="1DD1D60F" w14:textId="77777777" w:rsidR="00A03F59" w:rsidRPr="00990165" w:rsidRDefault="00A03F59" w:rsidP="005E22FB">
            <w:pPr>
              <w:pStyle w:val="TAL"/>
            </w:pPr>
            <w:r w:rsidRPr="00990165">
              <w:t>WLAN offloadability</w:t>
            </w:r>
          </w:p>
        </w:tc>
        <w:tc>
          <w:tcPr>
            <w:tcW w:w="6572" w:type="dxa"/>
          </w:tcPr>
          <w:p w14:paraId="160DB0B4" w14:textId="77777777" w:rsidR="00A03F59" w:rsidRPr="00990165" w:rsidRDefault="00A03F59" w:rsidP="005E22FB">
            <w:pPr>
              <w:pStyle w:val="TAL"/>
            </w:pPr>
            <w:r w:rsidRPr="00990165">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A03F59" w:rsidRPr="00990165" w14:paraId="5BEE9514" w14:textId="77777777" w:rsidTr="005E22FB">
        <w:trPr>
          <w:cantSplit/>
        </w:trPr>
        <w:tc>
          <w:tcPr>
            <w:tcW w:w="3059" w:type="dxa"/>
          </w:tcPr>
          <w:p w14:paraId="19333249" w14:textId="77777777" w:rsidR="00A03F59" w:rsidRPr="00990165" w:rsidRDefault="00A03F59" w:rsidP="005E22FB">
            <w:pPr>
              <w:pStyle w:val="TAL"/>
            </w:pPr>
            <w:r w:rsidRPr="00990165">
              <w:t>EPS subscribed QoS profile</w:t>
            </w:r>
          </w:p>
        </w:tc>
        <w:tc>
          <w:tcPr>
            <w:tcW w:w="6572" w:type="dxa"/>
          </w:tcPr>
          <w:p w14:paraId="5C1CE79F" w14:textId="77777777" w:rsidR="00A03F59" w:rsidRPr="00990165" w:rsidRDefault="00A03F59" w:rsidP="005E22FB">
            <w:pPr>
              <w:pStyle w:val="TAL"/>
            </w:pPr>
            <w:r w:rsidRPr="00990165">
              <w:t>The bearer level QoS parameter values for that APN's default bearer (QCI and ARP) (see clause 4.7.3).</w:t>
            </w:r>
          </w:p>
        </w:tc>
      </w:tr>
      <w:tr w:rsidR="00A03F59" w:rsidRPr="00990165" w14:paraId="6CF9CD3A" w14:textId="77777777" w:rsidTr="005E22FB">
        <w:trPr>
          <w:cantSplit/>
        </w:trPr>
        <w:tc>
          <w:tcPr>
            <w:tcW w:w="3059" w:type="dxa"/>
          </w:tcPr>
          <w:p w14:paraId="6ADA03B1" w14:textId="77777777" w:rsidR="00A03F59" w:rsidRPr="00990165" w:rsidRDefault="00A03F59" w:rsidP="005E22FB">
            <w:pPr>
              <w:pStyle w:val="TAL"/>
              <w:rPr>
                <w:lang w:eastAsia="ja-JP"/>
              </w:rPr>
            </w:pPr>
            <w:r w:rsidRPr="00990165">
              <w:rPr>
                <w:lang w:eastAsia="ja-JP"/>
              </w:rPr>
              <w:t>Subscribed-APN-AMBR</w:t>
            </w:r>
          </w:p>
        </w:tc>
        <w:tc>
          <w:tcPr>
            <w:tcW w:w="6572" w:type="dxa"/>
          </w:tcPr>
          <w:p w14:paraId="48CC9EED" w14:textId="77777777" w:rsidR="00A03F59" w:rsidRPr="00990165" w:rsidRDefault="00A03F59" w:rsidP="005E22FB">
            <w:pPr>
              <w:pStyle w:val="TAL"/>
              <w:rPr>
                <w:lang w:eastAsia="ja-JP"/>
              </w:rPr>
            </w:pPr>
            <w:r w:rsidRPr="00990165">
              <w:rPr>
                <w:lang w:eastAsia="ja-JP"/>
              </w:rPr>
              <w:t>The maximum aggregated uplink and downlink MBRs to be shared across all Non-GBR bearers, which are established for this APN.</w:t>
            </w:r>
          </w:p>
        </w:tc>
      </w:tr>
      <w:tr w:rsidR="00A03F59" w:rsidRPr="00990165" w14:paraId="6FEE282B" w14:textId="77777777" w:rsidTr="005E22FB">
        <w:trPr>
          <w:cantSplit/>
        </w:trPr>
        <w:tc>
          <w:tcPr>
            <w:tcW w:w="3059" w:type="dxa"/>
          </w:tcPr>
          <w:p w14:paraId="46430FD3" w14:textId="77777777" w:rsidR="00A03F59" w:rsidRPr="00990165" w:rsidRDefault="00A03F59" w:rsidP="005E22FB">
            <w:pPr>
              <w:pStyle w:val="TAL"/>
              <w:rPr>
                <w:lang w:eastAsia="ja-JP"/>
              </w:rPr>
            </w:pPr>
            <w:r w:rsidRPr="00990165">
              <w:rPr>
                <w:lang w:eastAsia="ja-JP"/>
              </w:rPr>
              <w:t>EPS PDN Subscribed Charging Characteristics</w:t>
            </w:r>
          </w:p>
        </w:tc>
        <w:tc>
          <w:tcPr>
            <w:tcW w:w="6572" w:type="dxa"/>
          </w:tcPr>
          <w:p w14:paraId="15C2DEE8" w14:textId="77777777" w:rsidR="00A03F59" w:rsidRPr="00990165" w:rsidRDefault="00A03F59" w:rsidP="005E22FB">
            <w:pPr>
              <w:pStyle w:val="TAL"/>
              <w:rPr>
                <w:lang w:eastAsia="ja-JP"/>
              </w:rPr>
            </w:pPr>
            <w:r w:rsidRPr="00990165">
              <w:rPr>
                <w:lang w:eastAsia="ja-JP"/>
              </w:rPr>
              <w:t>The charging characteristics of this PDN Subscribed context for the UE, e.g. normal, prepaid, flat-rate, and/or hot billing subscription. The charging characteristics is associated with this APN.</w:t>
            </w:r>
          </w:p>
        </w:tc>
      </w:tr>
      <w:tr w:rsidR="00A03F59" w:rsidRPr="00990165" w14:paraId="766BCC71" w14:textId="77777777" w:rsidTr="005E22FB">
        <w:trPr>
          <w:cantSplit/>
        </w:trPr>
        <w:tc>
          <w:tcPr>
            <w:tcW w:w="3059" w:type="dxa"/>
          </w:tcPr>
          <w:p w14:paraId="1E87FB2D" w14:textId="77777777" w:rsidR="00A03F59" w:rsidRPr="00990165" w:rsidRDefault="00A03F59" w:rsidP="005E22FB">
            <w:pPr>
              <w:pStyle w:val="TAL"/>
            </w:pPr>
            <w:r w:rsidRPr="00990165">
              <w:t>VPLMN Address Allowed</w:t>
            </w:r>
          </w:p>
        </w:tc>
        <w:tc>
          <w:tcPr>
            <w:tcW w:w="6572" w:type="dxa"/>
          </w:tcPr>
          <w:p w14:paraId="61BBA312" w14:textId="77777777" w:rsidR="00A03F59" w:rsidRPr="00990165" w:rsidRDefault="00A03F59" w:rsidP="005E22FB">
            <w:pPr>
              <w:pStyle w:val="TAL"/>
            </w:pPr>
            <w:r w:rsidRPr="00990165">
              <w:t>Specifies per VPLMN whether for this APN the UE is allowed to use the PDN GW in the domain of the HPLMN only, or additionally the PDN GW in the domain of the VPLMN.</w:t>
            </w:r>
          </w:p>
        </w:tc>
      </w:tr>
      <w:tr w:rsidR="00A03F59" w:rsidRPr="00990165" w14:paraId="7AF39CE6" w14:textId="77777777" w:rsidTr="005E22FB">
        <w:trPr>
          <w:cantSplit/>
        </w:trPr>
        <w:tc>
          <w:tcPr>
            <w:tcW w:w="3059" w:type="dxa"/>
          </w:tcPr>
          <w:p w14:paraId="208F0244" w14:textId="77777777" w:rsidR="00A03F59" w:rsidRPr="00990165" w:rsidRDefault="00A03F59" w:rsidP="005E22FB">
            <w:pPr>
              <w:pStyle w:val="TAL"/>
              <w:rPr>
                <w:lang w:eastAsia="ja-JP"/>
              </w:rPr>
            </w:pPr>
            <w:r w:rsidRPr="00990165">
              <w:t>PDN GW identity</w:t>
            </w:r>
          </w:p>
        </w:tc>
        <w:tc>
          <w:tcPr>
            <w:tcW w:w="6572" w:type="dxa"/>
          </w:tcPr>
          <w:p w14:paraId="29569DE2" w14:textId="77777777" w:rsidR="00A03F59" w:rsidRPr="00990165" w:rsidRDefault="00A03F59" w:rsidP="005E22FB">
            <w:pPr>
              <w:pStyle w:val="TAL"/>
              <w:rPr>
                <w:lang w:eastAsia="ja-JP"/>
              </w:rPr>
            </w:pPr>
            <w:r w:rsidRPr="00990165">
              <w:t>The identity of the PDN GW used for this APN. The PDN GW identity may be either an FQDN or an IP address. The PDN GW identity refers to a specific PDN GW.</w:t>
            </w:r>
          </w:p>
        </w:tc>
      </w:tr>
      <w:tr w:rsidR="00A03F59" w:rsidRPr="00990165" w14:paraId="4BEF76B9" w14:textId="77777777" w:rsidTr="005E22FB">
        <w:trPr>
          <w:cantSplit/>
        </w:trPr>
        <w:tc>
          <w:tcPr>
            <w:tcW w:w="3059" w:type="dxa"/>
          </w:tcPr>
          <w:p w14:paraId="6ED70D6D" w14:textId="77777777" w:rsidR="00A03F59" w:rsidRPr="00990165" w:rsidRDefault="00A03F59" w:rsidP="005E22FB">
            <w:pPr>
              <w:pStyle w:val="TAL"/>
            </w:pPr>
            <w:r w:rsidRPr="00990165">
              <w:t>PDN GW Allocation Type</w:t>
            </w:r>
          </w:p>
        </w:tc>
        <w:tc>
          <w:tcPr>
            <w:tcW w:w="6572" w:type="dxa"/>
          </w:tcPr>
          <w:p w14:paraId="4B2B01C3" w14:textId="77777777" w:rsidR="00A03F59" w:rsidRPr="00990165" w:rsidRDefault="00A03F59" w:rsidP="005E22FB">
            <w:pPr>
              <w:pStyle w:val="TAL"/>
            </w:pPr>
            <w:r w:rsidRPr="00990165">
              <w:t>Indicates whether the PDN GW is statically allocated or dynamically selected by other nodes. A statically allocated PDN GW is not changed during PDN GW selection.</w:t>
            </w:r>
          </w:p>
        </w:tc>
      </w:tr>
      <w:tr w:rsidR="00A03F59" w:rsidRPr="00990165" w14:paraId="4B89CD0F" w14:textId="77777777" w:rsidTr="005E22FB">
        <w:trPr>
          <w:cantSplit/>
        </w:trPr>
        <w:tc>
          <w:tcPr>
            <w:tcW w:w="3059" w:type="dxa"/>
          </w:tcPr>
          <w:p w14:paraId="3CAA6BBA" w14:textId="77777777" w:rsidR="00A03F59" w:rsidRPr="00990165" w:rsidRDefault="00A03F59" w:rsidP="005E22FB">
            <w:pPr>
              <w:pStyle w:val="TAL"/>
            </w:pPr>
            <w:r w:rsidRPr="00990165">
              <w:t>PDN continuity at inter RAT mobility</w:t>
            </w:r>
          </w:p>
        </w:tc>
        <w:tc>
          <w:tcPr>
            <w:tcW w:w="6572" w:type="dxa"/>
          </w:tcPr>
          <w:p w14:paraId="70F39436" w14:textId="77777777" w:rsidR="00A03F59" w:rsidRPr="00990165" w:rsidRDefault="00A03F59" w:rsidP="005E22FB">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A03F59" w:rsidRPr="00990165" w14:paraId="5C83B28A" w14:textId="77777777" w:rsidTr="005E22FB">
        <w:trPr>
          <w:cantSplit/>
        </w:trPr>
        <w:tc>
          <w:tcPr>
            <w:tcW w:w="3059" w:type="dxa"/>
          </w:tcPr>
          <w:p w14:paraId="008C9298" w14:textId="77777777" w:rsidR="00A03F59" w:rsidRPr="00990165" w:rsidRDefault="00A03F59" w:rsidP="005E22FB">
            <w:pPr>
              <w:pStyle w:val="TAL"/>
            </w:pPr>
            <w:r w:rsidRPr="00990165">
              <w:t>PLMN of PDN GW</w:t>
            </w:r>
          </w:p>
        </w:tc>
        <w:tc>
          <w:tcPr>
            <w:tcW w:w="6572" w:type="dxa"/>
          </w:tcPr>
          <w:p w14:paraId="2BE0720A" w14:textId="77777777" w:rsidR="00A03F59" w:rsidRPr="00990165" w:rsidRDefault="00A03F59" w:rsidP="005E22FB">
            <w:pPr>
              <w:pStyle w:val="TAL"/>
            </w:pPr>
            <w:r w:rsidRPr="00990165">
              <w:t>Identifies the PLMN in which the dynamically selected PDN GW is located.</w:t>
            </w:r>
          </w:p>
        </w:tc>
      </w:tr>
      <w:tr w:rsidR="00A03F59" w:rsidRPr="00990165" w14:paraId="1409D56C" w14:textId="77777777" w:rsidTr="005E22FB">
        <w:trPr>
          <w:cantSplit/>
        </w:trPr>
        <w:tc>
          <w:tcPr>
            <w:tcW w:w="3059" w:type="dxa"/>
          </w:tcPr>
          <w:p w14:paraId="4365335C" w14:textId="77777777" w:rsidR="00A03F59" w:rsidRPr="00990165" w:rsidRDefault="00A03F59" w:rsidP="005E22FB">
            <w:pPr>
              <w:pStyle w:val="TAL"/>
            </w:pPr>
            <w:r w:rsidRPr="00990165">
              <w:t>Homogenous Support of IMS Voice over PS Sessions for MME</w:t>
            </w:r>
          </w:p>
        </w:tc>
        <w:tc>
          <w:tcPr>
            <w:tcW w:w="6572" w:type="dxa"/>
          </w:tcPr>
          <w:p w14:paraId="1C701CB4" w14:textId="77777777" w:rsidR="00A03F59" w:rsidRPr="00990165" w:rsidRDefault="00A03F59" w:rsidP="005E22FB">
            <w:pPr>
              <w:pStyle w:val="TAL"/>
            </w:pPr>
            <w:r w:rsidRPr="00990165">
              <w:t>Indicates per UE and MME if "IMS Voice over PS Sessions" is homogeneously supported in all TAs in the serving MME or homogeneously not supported, or, support is non-homogeneous/unknown, see clause 4.3.5.8A.</w:t>
            </w:r>
          </w:p>
        </w:tc>
      </w:tr>
      <w:tr w:rsidR="00A03F59" w:rsidRPr="00990165" w14:paraId="29A6B236" w14:textId="77777777" w:rsidTr="005E22FB">
        <w:trPr>
          <w:cantSplit/>
        </w:trPr>
        <w:tc>
          <w:tcPr>
            <w:tcW w:w="9631" w:type="dxa"/>
            <w:gridSpan w:val="2"/>
          </w:tcPr>
          <w:p w14:paraId="584D5445" w14:textId="77777777" w:rsidR="00A03F59" w:rsidRPr="00990165" w:rsidRDefault="00A03F59" w:rsidP="005E22FB">
            <w:pPr>
              <w:pStyle w:val="TAL"/>
            </w:pPr>
            <w:r w:rsidRPr="00990165">
              <w:t xml:space="preserve">List of APN </w:t>
            </w:r>
            <w:r w:rsidRPr="00990165">
              <w:noBreakHyphen/>
              <w:t xml:space="preserve"> PDN GW ID relations (for PDN subscription context with wildcard APN):</w:t>
            </w:r>
          </w:p>
        </w:tc>
      </w:tr>
      <w:tr w:rsidR="00A03F59" w:rsidRPr="00990165" w14:paraId="6840BCE8" w14:textId="77777777" w:rsidTr="005E22FB">
        <w:trPr>
          <w:cantSplit/>
        </w:trPr>
        <w:tc>
          <w:tcPr>
            <w:tcW w:w="3059" w:type="dxa"/>
          </w:tcPr>
          <w:p w14:paraId="7B0F7E9B" w14:textId="77777777" w:rsidR="00A03F59" w:rsidRPr="00990165" w:rsidRDefault="00A03F59" w:rsidP="005E22FB">
            <w:pPr>
              <w:pStyle w:val="TAL"/>
            </w:pPr>
            <w:r w:rsidRPr="00990165">
              <w:t>APN - P</w:t>
            </w:r>
            <w:r w:rsidRPr="00990165">
              <w:noBreakHyphen/>
              <w:t>GW relation #n</w:t>
            </w:r>
          </w:p>
        </w:tc>
        <w:tc>
          <w:tcPr>
            <w:tcW w:w="6572" w:type="dxa"/>
          </w:tcPr>
          <w:p w14:paraId="1C78FAF8" w14:textId="77777777" w:rsidR="00A03F59" w:rsidRPr="00990165" w:rsidRDefault="00A03F59" w:rsidP="005E22FB">
            <w:pPr>
              <w:pStyle w:val="TAL"/>
            </w:pPr>
            <w:r w:rsidRPr="00990165">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bl>
    <w:p w14:paraId="169BEEB2" w14:textId="77777777" w:rsidR="00A03F59" w:rsidRPr="00990165" w:rsidRDefault="00A03F59" w:rsidP="00A03F59">
      <w:pPr>
        <w:pStyle w:val="FP"/>
      </w:pPr>
    </w:p>
    <w:p w14:paraId="7720D10B" w14:textId="77777777" w:rsidR="00A03F59" w:rsidRPr="00990165" w:rsidRDefault="00A03F59" w:rsidP="00A03F59">
      <w:pPr>
        <w:pStyle w:val="NO"/>
      </w:pPr>
      <w:r w:rsidRPr="00990165">
        <w:t>NOTE 1:</w:t>
      </w:r>
      <w:r w:rsidRPr="00990165">
        <w:tab/>
        <w:t>IMEI and SVN are stored in HSS when the Automatic Device Detection feature is supported, see clause 15.5 of TS</w:t>
      </w:r>
      <w:r>
        <w:t> </w:t>
      </w:r>
      <w:r w:rsidRPr="00990165">
        <w:t>23.060</w:t>
      </w:r>
      <w:r>
        <w:t> </w:t>
      </w:r>
      <w:r w:rsidRPr="00990165">
        <w:t>[7].</w:t>
      </w:r>
    </w:p>
    <w:p w14:paraId="41007D8B" w14:textId="77777777" w:rsidR="00A03F59" w:rsidRPr="00990165" w:rsidRDefault="00A03F59" w:rsidP="00A03F59">
      <w:pPr>
        <w:pStyle w:val="NO"/>
      </w:pPr>
      <w:r w:rsidRPr="00990165">
        <w:t>NOTE 2:</w:t>
      </w:r>
      <w:r w:rsidRPr="00990165">
        <w:tab/>
        <w:t>The 'EPS subscribed QoS profile' stored in HSS is complementary to the legacy 'GPRS subscribed QoS profile'.</w:t>
      </w:r>
    </w:p>
    <w:p w14:paraId="4ADD22B9" w14:textId="77777777" w:rsidR="00A03F59" w:rsidRPr="00990165" w:rsidRDefault="00A03F59" w:rsidP="00A03F59">
      <w:pPr>
        <w:pStyle w:val="NO"/>
      </w:pPr>
      <w:r w:rsidRPr="00990165">
        <w:t>NOTE 3:</w:t>
      </w:r>
      <w:r w:rsidRPr="00990165">
        <w:tab/>
        <w:t>Void.</w:t>
      </w:r>
    </w:p>
    <w:p w14:paraId="2089FC42" w14:textId="77777777" w:rsidR="00A03F59" w:rsidRPr="00990165" w:rsidRDefault="00A03F59" w:rsidP="00A03F59">
      <w:pPr>
        <w:pStyle w:val="NO"/>
      </w:pPr>
      <w:r w:rsidRPr="00990165">
        <w:lastRenderedPageBreak/>
        <w:t>NOTE 4:</w:t>
      </w:r>
      <w:r w:rsidRPr="00990165">
        <w:tab/>
        <w:t>How to indicate which of the PDN subscription contexts stored in the HSS is the default one for the UE is defined in stage 3.</w:t>
      </w:r>
    </w:p>
    <w:p w14:paraId="689F3CC7" w14:textId="77777777" w:rsidR="00A03F59" w:rsidRPr="00990165" w:rsidRDefault="00A03F59" w:rsidP="00A03F59">
      <w:pPr>
        <w:pStyle w:val="NO"/>
      </w:pPr>
      <w:r w:rsidRPr="00990165">
        <w:t>NOTE 5:</w:t>
      </w:r>
      <w:r w:rsidRPr="00990165">
        <w:tab/>
        <w:t>To help with the selection of a co-located or topologically appropriate PDN GW and Serving GW, the PDN GW identity shall be in the form of an FQDN.</w:t>
      </w:r>
    </w:p>
    <w:p w14:paraId="3FEB7F1A" w14:textId="77777777" w:rsidR="00A03F59" w:rsidRPr="00990165" w:rsidRDefault="00A03F59" w:rsidP="00A03F59">
      <w:pPr>
        <w:pStyle w:val="NO"/>
      </w:pPr>
      <w:r w:rsidRPr="00990165">
        <w:t>NOTE 6:</w:t>
      </w:r>
      <w:r w:rsidRPr="00990165">
        <w:tab/>
        <w:t>The "Access Point Name (APN)" field in the table above contains the APN-NI part of the APN.</w:t>
      </w:r>
    </w:p>
    <w:p w14:paraId="4877D5FF" w14:textId="77777777" w:rsidR="00A03F59" w:rsidRPr="00990165" w:rsidRDefault="00A03F59" w:rsidP="00A03F59">
      <w:pPr>
        <w:pStyle w:val="NO"/>
      </w:pPr>
      <w:r w:rsidRPr="00990165">
        <w:t>NOTE 7:</w:t>
      </w:r>
      <w:r w:rsidRPr="00990165">
        <w:tab/>
        <w:t>In this specification, the values "prohibited for SIPTO" and " allowed for SIPTO excluding SIPTO at the local network" correspond to the pre Rel</w:t>
      </w:r>
      <w:r w:rsidRPr="00990165">
        <w:noBreakHyphen/>
        <w:t>12 values "prohibited for SIPTO" and "allowed for SIPTO". Actual coding of these values belongs to Stage 3 domain.</w:t>
      </w:r>
    </w:p>
    <w:p w14:paraId="38597167" w14:textId="77777777" w:rsidR="00A03F59" w:rsidRPr="00990165" w:rsidRDefault="00A03F59" w:rsidP="00A03F59">
      <w:pPr>
        <w:pStyle w:val="NO"/>
      </w:pPr>
      <w:r w:rsidRPr="00990165">
        <w:t>NOTE 8:</w:t>
      </w:r>
      <w:r w:rsidRPr="00990165">
        <w:tab/>
        <w:t xml:space="preserve">There may be at most </w:t>
      </w:r>
      <w:r>
        <w:t xml:space="preserve">three </w:t>
      </w:r>
      <w:r w:rsidRPr="00990165">
        <w:t xml:space="preserve">default APNs for a given user. One default APN can belong to either of the three PDN types of "IPv4", "IPv6", or "IPv4v6", </w:t>
      </w:r>
      <w:r>
        <w:t xml:space="preserve">one </w:t>
      </w:r>
      <w:r w:rsidRPr="00990165">
        <w:t>default APN can belong to PDN type of "Non-IP"</w:t>
      </w:r>
      <w:r>
        <w:t xml:space="preserve"> and another default APN can belong to PDN type of "Ethernet"</w:t>
      </w:r>
      <w:r w:rsidRPr="00990165">
        <w:t>.</w:t>
      </w:r>
    </w:p>
    <w:p w14:paraId="5A60471F" w14:textId="77777777" w:rsidR="00A03F59" w:rsidRPr="00990165" w:rsidRDefault="00A03F59" w:rsidP="00A03F59">
      <w:r w:rsidRPr="00990165">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3A954DC6" w14:textId="77777777" w:rsidR="00A03F59" w:rsidRPr="00990165" w:rsidRDefault="00A03F59" w:rsidP="00A03F59">
      <w:r w:rsidRPr="00990165">
        <w:t>One (and only one) of the PDN subscription contexts stored in the HSS may contain a wild card APN (see TS</w:t>
      </w:r>
      <w:r>
        <w:t> </w:t>
      </w:r>
      <w:r w:rsidRPr="00990165">
        <w:t>23.003</w:t>
      </w:r>
      <w:r>
        <w:t> </w:t>
      </w:r>
      <w:r w:rsidRPr="00990165">
        <w:t>[9]) in the Access Point Name field.</w:t>
      </w:r>
    </w:p>
    <w:p w14:paraId="0CD572C9" w14:textId="77777777" w:rsidR="00A03F59" w:rsidRPr="00990165" w:rsidRDefault="00A03F59" w:rsidP="00A03F59">
      <w:r w:rsidRPr="00990165">
        <w:t>The PDN subscription context marked as the default one shall not contain a wild card APN.</w:t>
      </w:r>
    </w:p>
    <w:p w14:paraId="73A131ED" w14:textId="77777777" w:rsidR="00A03F59" w:rsidRPr="00990165" w:rsidRDefault="00A03F59" w:rsidP="00A03F59">
      <w:r w:rsidRPr="00990165">
        <w:t>The PDN subscription context with a wildcard APN shall not contain a statically allocated PDN GW.</w:t>
      </w:r>
    </w:p>
    <w:p w14:paraId="0A05580C" w14:textId="77777777" w:rsidR="00A03F59" w:rsidRPr="00990165" w:rsidRDefault="00A03F59" w:rsidP="00A03F59">
      <w:r w:rsidRPr="00990165">
        <w:t>If the LIPA permission and SIPTO permission flags are both included for a particular APN, they shall be set in a consistent manner, e.g</w:t>
      </w:r>
      <w:r>
        <w:t>.</w:t>
      </w:r>
      <w:r w:rsidRPr="00990165">
        <w:t xml:space="preserve">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0A0F7D15" w14:textId="77777777" w:rsidR="00A03F59" w:rsidRPr="00990165" w:rsidRDefault="00A03F59" w:rsidP="00A03F59">
      <w:pPr>
        <w:pStyle w:val="Heading3"/>
      </w:pPr>
      <w:bookmarkStart w:id="192" w:name="_Toc19172052"/>
      <w:bookmarkStart w:id="193" w:name="_Toc27844345"/>
      <w:bookmarkStart w:id="194" w:name="_Toc36134503"/>
      <w:bookmarkStart w:id="195" w:name="_Toc45176187"/>
      <w:bookmarkStart w:id="196" w:name="_Toc51762217"/>
      <w:bookmarkStart w:id="197" w:name="_Toc51762702"/>
      <w:bookmarkStart w:id="198" w:name="_Toc51763185"/>
      <w:bookmarkStart w:id="199" w:name="_Toc153796231"/>
      <w:r w:rsidRPr="00990165">
        <w:lastRenderedPageBreak/>
        <w:t>5.7.2</w:t>
      </w:r>
      <w:r w:rsidRPr="00990165">
        <w:tab/>
        <w:t>MME</w:t>
      </w:r>
      <w:bookmarkEnd w:id="192"/>
      <w:bookmarkEnd w:id="193"/>
      <w:bookmarkEnd w:id="194"/>
      <w:bookmarkEnd w:id="195"/>
      <w:bookmarkEnd w:id="196"/>
      <w:bookmarkEnd w:id="197"/>
      <w:bookmarkEnd w:id="198"/>
      <w:bookmarkEnd w:id="199"/>
    </w:p>
    <w:p w14:paraId="0F3E555D" w14:textId="77777777" w:rsidR="00A03F59" w:rsidRPr="00990165" w:rsidRDefault="00A03F59" w:rsidP="00A03F59">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655D963E" w14:textId="77777777" w:rsidR="00A03F59" w:rsidRPr="00990165" w:rsidRDefault="00A03F59" w:rsidP="00A03F59">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A03F59" w:rsidRPr="00990165" w14:paraId="1F195993" w14:textId="77777777" w:rsidTr="005E22FB">
        <w:trPr>
          <w:cantSplit/>
          <w:tblHeader/>
        </w:trPr>
        <w:tc>
          <w:tcPr>
            <w:tcW w:w="2835" w:type="dxa"/>
          </w:tcPr>
          <w:p w14:paraId="5259B0F9" w14:textId="77777777" w:rsidR="00A03F59" w:rsidRPr="00990165" w:rsidRDefault="00A03F59" w:rsidP="005E22FB">
            <w:pPr>
              <w:pStyle w:val="TAH"/>
            </w:pPr>
            <w:r w:rsidRPr="00990165">
              <w:lastRenderedPageBreak/>
              <w:t>Field</w:t>
            </w:r>
          </w:p>
        </w:tc>
        <w:tc>
          <w:tcPr>
            <w:tcW w:w="6804" w:type="dxa"/>
          </w:tcPr>
          <w:p w14:paraId="55E7223D" w14:textId="77777777" w:rsidR="00A03F59" w:rsidRPr="00990165" w:rsidRDefault="00A03F59" w:rsidP="005E22FB">
            <w:pPr>
              <w:pStyle w:val="TAH"/>
            </w:pPr>
            <w:r w:rsidRPr="00990165">
              <w:t>Description</w:t>
            </w:r>
          </w:p>
        </w:tc>
      </w:tr>
      <w:tr w:rsidR="00A03F59" w:rsidRPr="00990165" w14:paraId="0BAE87DD" w14:textId="77777777" w:rsidTr="005E22FB">
        <w:trPr>
          <w:cantSplit/>
        </w:trPr>
        <w:tc>
          <w:tcPr>
            <w:tcW w:w="2835" w:type="dxa"/>
          </w:tcPr>
          <w:p w14:paraId="2A8E26F5" w14:textId="77777777" w:rsidR="00A03F59" w:rsidRPr="00990165" w:rsidRDefault="00A03F59" w:rsidP="005E22FB">
            <w:pPr>
              <w:pStyle w:val="TAL"/>
            </w:pPr>
            <w:r w:rsidRPr="00990165">
              <w:t>IMSI</w:t>
            </w:r>
          </w:p>
        </w:tc>
        <w:tc>
          <w:tcPr>
            <w:tcW w:w="6804" w:type="dxa"/>
          </w:tcPr>
          <w:p w14:paraId="2A795494" w14:textId="77777777" w:rsidR="00A03F59" w:rsidRPr="00990165" w:rsidRDefault="00A03F59" w:rsidP="005E22FB">
            <w:pPr>
              <w:pStyle w:val="TAL"/>
            </w:pPr>
            <w:r w:rsidRPr="00990165">
              <w:t>IMSI (International Mobile Subscriber Identity) is the subscriber's permanent identity.</w:t>
            </w:r>
          </w:p>
        </w:tc>
      </w:tr>
      <w:tr w:rsidR="00A03F59" w:rsidRPr="00990165" w14:paraId="1D80637E" w14:textId="77777777" w:rsidTr="005E22FB">
        <w:trPr>
          <w:cantSplit/>
        </w:trPr>
        <w:tc>
          <w:tcPr>
            <w:tcW w:w="2835" w:type="dxa"/>
          </w:tcPr>
          <w:p w14:paraId="419ED172" w14:textId="77777777" w:rsidR="00A03F59" w:rsidRPr="00990165" w:rsidRDefault="00A03F59" w:rsidP="005E22FB">
            <w:pPr>
              <w:pStyle w:val="TAL"/>
            </w:pPr>
            <w:r w:rsidRPr="00990165">
              <w:t>IMSI-unauthenticated-indicator</w:t>
            </w:r>
          </w:p>
        </w:tc>
        <w:tc>
          <w:tcPr>
            <w:tcW w:w="6804" w:type="dxa"/>
          </w:tcPr>
          <w:p w14:paraId="04D5EA0B" w14:textId="77777777" w:rsidR="00A03F59" w:rsidRPr="00990165" w:rsidRDefault="00A03F59" w:rsidP="005E22FB">
            <w:pPr>
              <w:pStyle w:val="TAL"/>
            </w:pPr>
            <w:r w:rsidRPr="00990165">
              <w:t>This is an IMSI indicator to show the IMSI is unauthenticated.</w:t>
            </w:r>
          </w:p>
        </w:tc>
      </w:tr>
      <w:tr w:rsidR="00A03F59" w:rsidRPr="00990165" w14:paraId="22C612A9" w14:textId="77777777" w:rsidTr="005E22FB">
        <w:trPr>
          <w:cantSplit/>
        </w:trPr>
        <w:tc>
          <w:tcPr>
            <w:tcW w:w="2835" w:type="dxa"/>
          </w:tcPr>
          <w:p w14:paraId="617594CA" w14:textId="77777777" w:rsidR="00A03F59" w:rsidRPr="00990165" w:rsidRDefault="00A03F59" w:rsidP="005E22FB">
            <w:pPr>
              <w:pStyle w:val="TAL"/>
            </w:pPr>
            <w:r>
              <w:t>Alternative IMSI</w:t>
            </w:r>
          </w:p>
        </w:tc>
        <w:tc>
          <w:tcPr>
            <w:tcW w:w="6804" w:type="dxa"/>
          </w:tcPr>
          <w:p w14:paraId="76D9F62D" w14:textId="77777777" w:rsidR="00A03F59" w:rsidRPr="00990165" w:rsidRDefault="00A03F59" w:rsidP="005E22FB">
            <w:pPr>
              <w:pStyle w:val="TAL"/>
            </w:pPr>
            <w:r>
              <w:t>The Alternative IMSI is derived from the Accepted IMSI Offset used for Paging Timing Collision Control.</w:t>
            </w:r>
          </w:p>
        </w:tc>
      </w:tr>
      <w:tr w:rsidR="00A03F59" w:rsidRPr="00990165" w14:paraId="297E017B" w14:textId="77777777" w:rsidTr="005E22FB">
        <w:trPr>
          <w:cantSplit/>
        </w:trPr>
        <w:tc>
          <w:tcPr>
            <w:tcW w:w="2835" w:type="dxa"/>
          </w:tcPr>
          <w:p w14:paraId="23C6B00B" w14:textId="77777777" w:rsidR="00A03F59" w:rsidRPr="00990165" w:rsidRDefault="00A03F59" w:rsidP="005E22FB">
            <w:pPr>
              <w:pStyle w:val="TAL"/>
            </w:pPr>
            <w:r w:rsidRPr="00F41169">
              <w:t>RLOS-indicator</w:t>
            </w:r>
          </w:p>
        </w:tc>
        <w:tc>
          <w:tcPr>
            <w:tcW w:w="6804" w:type="dxa"/>
          </w:tcPr>
          <w:p w14:paraId="185C56E3" w14:textId="77777777" w:rsidR="00A03F59" w:rsidRPr="00990165" w:rsidRDefault="00A03F59" w:rsidP="005E22FB">
            <w:pPr>
              <w:pStyle w:val="TAL"/>
            </w:pPr>
            <w:r w:rsidRPr="003949E5">
              <w:t>This is indication to show that the UE is RLOS attached.</w:t>
            </w:r>
          </w:p>
        </w:tc>
      </w:tr>
      <w:tr w:rsidR="00A03F59" w:rsidRPr="00990165" w14:paraId="0B529089" w14:textId="77777777" w:rsidTr="005E22FB">
        <w:trPr>
          <w:cantSplit/>
        </w:trPr>
        <w:tc>
          <w:tcPr>
            <w:tcW w:w="2835" w:type="dxa"/>
          </w:tcPr>
          <w:p w14:paraId="620B9C4E" w14:textId="77777777" w:rsidR="00A03F59" w:rsidRPr="00990165" w:rsidRDefault="00A03F59" w:rsidP="005E22FB">
            <w:pPr>
              <w:pStyle w:val="TAL"/>
            </w:pPr>
            <w:r w:rsidRPr="00990165">
              <w:t>MSISDN</w:t>
            </w:r>
          </w:p>
        </w:tc>
        <w:tc>
          <w:tcPr>
            <w:tcW w:w="6804" w:type="dxa"/>
          </w:tcPr>
          <w:p w14:paraId="72784741" w14:textId="77777777" w:rsidR="00A03F59" w:rsidRPr="00990165" w:rsidRDefault="00A03F59" w:rsidP="005E22FB">
            <w:pPr>
              <w:pStyle w:val="TAL"/>
            </w:pPr>
            <w:r w:rsidRPr="00990165">
              <w:t>The basic MSISDN of the UE. The presence is dictated by its storage in the HSS.</w:t>
            </w:r>
          </w:p>
        </w:tc>
      </w:tr>
      <w:tr w:rsidR="00A03F59" w:rsidRPr="00990165" w14:paraId="4A31487F" w14:textId="77777777" w:rsidTr="005E22FB">
        <w:trPr>
          <w:cantSplit/>
        </w:trPr>
        <w:tc>
          <w:tcPr>
            <w:tcW w:w="2835" w:type="dxa"/>
          </w:tcPr>
          <w:p w14:paraId="797F9E6C" w14:textId="77777777" w:rsidR="00A03F59" w:rsidRPr="00990165" w:rsidRDefault="00A03F59" w:rsidP="005E22FB">
            <w:pPr>
              <w:pStyle w:val="TAL"/>
            </w:pPr>
            <w:r w:rsidRPr="00990165">
              <w:t>MM State</w:t>
            </w:r>
          </w:p>
        </w:tc>
        <w:tc>
          <w:tcPr>
            <w:tcW w:w="6804" w:type="dxa"/>
          </w:tcPr>
          <w:p w14:paraId="2FEDA074" w14:textId="77777777" w:rsidR="00A03F59" w:rsidRPr="00990165" w:rsidRDefault="00A03F59" w:rsidP="005E22FB">
            <w:pPr>
              <w:pStyle w:val="TAL"/>
            </w:pPr>
            <w:r w:rsidRPr="00990165">
              <w:t>Mobility management state ECM-IDLE, ECM-CONNECTED, EMM-DEREGISTERED.</w:t>
            </w:r>
          </w:p>
        </w:tc>
      </w:tr>
      <w:tr w:rsidR="00A03F59" w:rsidRPr="00990165" w14:paraId="135FAAC9" w14:textId="77777777" w:rsidTr="005E22FB">
        <w:trPr>
          <w:cantSplit/>
        </w:trPr>
        <w:tc>
          <w:tcPr>
            <w:tcW w:w="2835" w:type="dxa"/>
          </w:tcPr>
          <w:p w14:paraId="5FB71F7B" w14:textId="77777777" w:rsidR="00A03F59" w:rsidRPr="00990165" w:rsidRDefault="00A03F59" w:rsidP="005E22FB">
            <w:pPr>
              <w:pStyle w:val="TAL"/>
            </w:pPr>
            <w:r w:rsidRPr="00990165">
              <w:t>GUTI</w:t>
            </w:r>
          </w:p>
        </w:tc>
        <w:tc>
          <w:tcPr>
            <w:tcW w:w="6804" w:type="dxa"/>
          </w:tcPr>
          <w:p w14:paraId="0F3F8861" w14:textId="77777777" w:rsidR="00A03F59" w:rsidRPr="00990165" w:rsidRDefault="00A03F59" w:rsidP="005E22FB">
            <w:pPr>
              <w:pStyle w:val="TAL"/>
            </w:pPr>
            <w:r w:rsidRPr="00990165">
              <w:t>Globally Unique Temporary Identity.</w:t>
            </w:r>
          </w:p>
        </w:tc>
      </w:tr>
      <w:tr w:rsidR="00A03F59" w:rsidRPr="00990165" w14:paraId="51B4CB99" w14:textId="77777777" w:rsidTr="005E22FB">
        <w:trPr>
          <w:cantSplit/>
        </w:trPr>
        <w:tc>
          <w:tcPr>
            <w:tcW w:w="2835" w:type="dxa"/>
          </w:tcPr>
          <w:p w14:paraId="5827A7AD" w14:textId="77777777" w:rsidR="00A03F59" w:rsidRPr="00990165" w:rsidRDefault="00A03F59" w:rsidP="005E22FB">
            <w:pPr>
              <w:pStyle w:val="TAL"/>
            </w:pPr>
            <w:r w:rsidRPr="00990165">
              <w:t>ME Identity</w:t>
            </w:r>
          </w:p>
        </w:tc>
        <w:tc>
          <w:tcPr>
            <w:tcW w:w="6804" w:type="dxa"/>
          </w:tcPr>
          <w:p w14:paraId="04587CB5" w14:textId="77777777" w:rsidR="00A03F59" w:rsidRPr="00990165" w:rsidRDefault="00A03F59" w:rsidP="005E22FB">
            <w:pPr>
              <w:pStyle w:val="TAL"/>
            </w:pPr>
            <w:r w:rsidRPr="00990165">
              <w:t>Mobile Equipment Identity – (e.g. IMEI/IMEISV) Software Version Number</w:t>
            </w:r>
          </w:p>
        </w:tc>
      </w:tr>
      <w:tr w:rsidR="00A03F59" w:rsidRPr="00990165" w14:paraId="1EA29AA1" w14:textId="77777777" w:rsidTr="005E22FB">
        <w:trPr>
          <w:cantSplit/>
        </w:trPr>
        <w:tc>
          <w:tcPr>
            <w:tcW w:w="2835" w:type="dxa"/>
          </w:tcPr>
          <w:p w14:paraId="1FF38DFE" w14:textId="77777777" w:rsidR="00A03F59" w:rsidRPr="00990165" w:rsidRDefault="00A03F59" w:rsidP="005E22FB">
            <w:pPr>
              <w:pStyle w:val="TAL"/>
            </w:pPr>
            <w:r w:rsidRPr="00990165">
              <w:t>Tracking Area List</w:t>
            </w:r>
          </w:p>
        </w:tc>
        <w:tc>
          <w:tcPr>
            <w:tcW w:w="6804" w:type="dxa"/>
          </w:tcPr>
          <w:p w14:paraId="5D9B01D8" w14:textId="77777777" w:rsidR="00A03F59" w:rsidRPr="00990165" w:rsidRDefault="00A03F59" w:rsidP="005E22FB">
            <w:pPr>
              <w:pStyle w:val="TAL"/>
            </w:pPr>
            <w:r w:rsidRPr="00990165">
              <w:t>Current Tracking area list</w:t>
            </w:r>
          </w:p>
        </w:tc>
      </w:tr>
      <w:tr w:rsidR="00A03F59" w:rsidRPr="00990165" w14:paraId="22471C8B" w14:textId="77777777" w:rsidTr="005E22FB">
        <w:trPr>
          <w:cantSplit/>
        </w:trPr>
        <w:tc>
          <w:tcPr>
            <w:tcW w:w="2835" w:type="dxa"/>
          </w:tcPr>
          <w:p w14:paraId="5F12E030" w14:textId="77777777" w:rsidR="00A03F59" w:rsidRPr="00990165" w:rsidRDefault="00A03F59" w:rsidP="005E22FB">
            <w:pPr>
              <w:pStyle w:val="TAL"/>
            </w:pPr>
            <w:r w:rsidRPr="00990165">
              <w:t>TAI of last TAU</w:t>
            </w:r>
          </w:p>
        </w:tc>
        <w:tc>
          <w:tcPr>
            <w:tcW w:w="6804" w:type="dxa"/>
          </w:tcPr>
          <w:p w14:paraId="722F7923" w14:textId="77777777" w:rsidR="00A03F59" w:rsidRPr="00990165" w:rsidRDefault="00A03F59" w:rsidP="005E22FB">
            <w:pPr>
              <w:pStyle w:val="TAL"/>
            </w:pPr>
            <w:r w:rsidRPr="00990165">
              <w:t>TAI of the TA in which the last Tracking Area Update was initiated.</w:t>
            </w:r>
          </w:p>
        </w:tc>
      </w:tr>
      <w:tr w:rsidR="00A03F59" w:rsidRPr="00990165" w14:paraId="5A1681D1" w14:textId="77777777" w:rsidTr="005E22FB">
        <w:trPr>
          <w:cantSplit/>
        </w:trPr>
        <w:tc>
          <w:tcPr>
            <w:tcW w:w="2835" w:type="dxa"/>
          </w:tcPr>
          <w:p w14:paraId="1D1EB878" w14:textId="77777777" w:rsidR="00A03F59" w:rsidRPr="00990165" w:rsidRDefault="00A03F59" w:rsidP="005E22FB">
            <w:pPr>
              <w:pStyle w:val="TAL"/>
            </w:pPr>
            <w:r w:rsidRPr="00990165">
              <w:t>E-UTRAN Cell Global Identity</w:t>
            </w:r>
          </w:p>
        </w:tc>
        <w:tc>
          <w:tcPr>
            <w:tcW w:w="6804" w:type="dxa"/>
          </w:tcPr>
          <w:p w14:paraId="3E97A15F" w14:textId="77777777" w:rsidR="00A03F59" w:rsidRPr="00990165" w:rsidRDefault="00A03F59" w:rsidP="005E22FB">
            <w:pPr>
              <w:pStyle w:val="TAL"/>
            </w:pPr>
            <w:r w:rsidRPr="00990165">
              <w:t>Last known E-UTRAN cell</w:t>
            </w:r>
          </w:p>
        </w:tc>
      </w:tr>
      <w:tr w:rsidR="00A03F59" w:rsidRPr="00990165" w14:paraId="63291CE9" w14:textId="77777777" w:rsidTr="005E22FB">
        <w:trPr>
          <w:cantSplit/>
        </w:trPr>
        <w:tc>
          <w:tcPr>
            <w:tcW w:w="2835" w:type="dxa"/>
          </w:tcPr>
          <w:p w14:paraId="2C7F13A2" w14:textId="77777777" w:rsidR="00A03F59" w:rsidRPr="00990165" w:rsidRDefault="00A03F59" w:rsidP="005E22FB">
            <w:pPr>
              <w:pStyle w:val="TAL"/>
            </w:pPr>
            <w:r w:rsidRPr="00990165">
              <w:t>E-UTRAN Cell Identity Age</w:t>
            </w:r>
          </w:p>
        </w:tc>
        <w:tc>
          <w:tcPr>
            <w:tcW w:w="6804" w:type="dxa"/>
          </w:tcPr>
          <w:p w14:paraId="2220E620" w14:textId="77777777" w:rsidR="00A03F59" w:rsidRPr="00990165" w:rsidRDefault="00A03F59" w:rsidP="005E22FB">
            <w:pPr>
              <w:pStyle w:val="TAL"/>
            </w:pPr>
            <w:r w:rsidRPr="00990165">
              <w:t>Time elapsed since the last E-UTRAN Cell Global Identity was acquired</w:t>
            </w:r>
          </w:p>
        </w:tc>
      </w:tr>
      <w:tr w:rsidR="00A03F59" w:rsidRPr="00990165" w14:paraId="148AE7E5" w14:textId="77777777" w:rsidTr="005E22FB">
        <w:trPr>
          <w:cantSplit/>
        </w:trPr>
        <w:tc>
          <w:tcPr>
            <w:tcW w:w="2835" w:type="dxa"/>
          </w:tcPr>
          <w:p w14:paraId="3B46F4D4" w14:textId="77777777" w:rsidR="00A03F59" w:rsidRPr="00990165" w:rsidRDefault="00A03F59" w:rsidP="005E22FB">
            <w:pPr>
              <w:pStyle w:val="TAL"/>
            </w:pPr>
            <w:r>
              <w:t>PS Cell Global Identity</w:t>
            </w:r>
          </w:p>
        </w:tc>
        <w:tc>
          <w:tcPr>
            <w:tcW w:w="6804" w:type="dxa"/>
          </w:tcPr>
          <w:p w14:paraId="2C2B4F38" w14:textId="77777777" w:rsidR="00A03F59" w:rsidRPr="00990165" w:rsidRDefault="00A03F59" w:rsidP="005E22FB">
            <w:pPr>
              <w:pStyle w:val="TAL"/>
            </w:pPr>
            <w:r>
              <w:t>Last known Primary Cell of Secondary Cell Group</w:t>
            </w:r>
          </w:p>
        </w:tc>
      </w:tr>
      <w:tr w:rsidR="00A03F59" w:rsidRPr="00990165" w14:paraId="2E16D060" w14:textId="77777777" w:rsidTr="005E22FB">
        <w:trPr>
          <w:cantSplit/>
        </w:trPr>
        <w:tc>
          <w:tcPr>
            <w:tcW w:w="2835" w:type="dxa"/>
          </w:tcPr>
          <w:p w14:paraId="2FEEF9C9" w14:textId="77777777" w:rsidR="00A03F59" w:rsidRPr="00990165" w:rsidRDefault="00A03F59" w:rsidP="005E22FB">
            <w:pPr>
              <w:pStyle w:val="TAL"/>
            </w:pPr>
            <w:r>
              <w:t>PS Cell Age</w:t>
            </w:r>
          </w:p>
        </w:tc>
        <w:tc>
          <w:tcPr>
            <w:tcW w:w="6804" w:type="dxa"/>
          </w:tcPr>
          <w:p w14:paraId="7DF15355" w14:textId="77777777" w:rsidR="00A03F59" w:rsidRPr="00990165" w:rsidRDefault="00A03F59" w:rsidP="005E22FB">
            <w:pPr>
              <w:pStyle w:val="TAL"/>
            </w:pPr>
            <w:r>
              <w:t>Time elapsed since the last Primary Cell of Secondary Cell Group Identity was acquired</w:t>
            </w:r>
          </w:p>
        </w:tc>
      </w:tr>
      <w:tr w:rsidR="00A03F59" w:rsidRPr="00990165" w14:paraId="34B8B2AF" w14:textId="77777777" w:rsidTr="005E22FB">
        <w:trPr>
          <w:cantSplit/>
        </w:trPr>
        <w:tc>
          <w:tcPr>
            <w:tcW w:w="2835" w:type="dxa"/>
          </w:tcPr>
          <w:p w14:paraId="3C44CD50" w14:textId="77777777" w:rsidR="00A03F59" w:rsidRPr="00990165" w:rsidRDefault="00A03F59" w:rsidP="005E22FB">
            <w:pPr>
              <w:pStyle w:val="TAL"/>
            </w:pPr>
            <w:r w:rsidRPr="00990165">
              <w:t>CSG ID</w:t>
            </w:r>
          </w:p>
        </w:tc>
        <w:tc>
          <w:tcPr>
            <w:tcW w:w="6804" w:type="dxa"/>
          </w:tcPr>
          <w:p w14:paraId="3685591E" w14:textId="77777777" w:rsidR="00A03F59" w:rsidRPr="00990165" w:rsidRDefault="00A03F59" w:rsidP="005E22FB">
            <w:pPr>
              <w:pStyle w:val="TAL"/>
            </w:pPr>
            <w:r w:rsidRPr="00990165">
              <w:t>Last known CSG ID when the UE was active</w:t>
            </w:r>
          </w:p>
        </w:tc>
      </w:tr>
      <w:tr w:rsidR="00A03F59" w:rsidRPr="00990165" w14:paraId="0DF7F5AD" w14:textId="77777777" w:rsidTr="005E22FB">
        <w:trPr>
          <w:cantSplit/>
        </w:trPr>
        <w:tc>
          <w:tcPr>
            <w:tcW w:w="2835" w:type="dxa"/>
          </w:tcPr>
          <w:p w14:paraId="2CABB4CC" w14:textId="77777777" w:rsidR="00A03F59" w:rsidRPr="00990165" w:rsidRDefault="00A03F59" w:rsidP="005E22FB">
            <w:pPr>
              <w:pStyle w:val="TAL"/>
            </w:pPr>
            <w:r w:rsidRPr="00990165">
              <w:t>CSG membership</w:t>
            </w:r>
          </w:p>
        </w:tc>
        <w:tc>
          <w:tcPr>
            <w:tcW w:w="6804" w:type="dxa"/>
          </w:tcPr>
          <w:p w14:paraId="5243CC0D" w14:textId="77777777" w:rsidR="00A03F59" w:rsidRPr="00990165" w:rsidRDefault="00A03F59" w:rsidP="005E22FB">
            <w:pPr>
              <w:pStyle w:val="TAL"/>
            </w:pPr>
            <w:r w:rsidRPr="00990165">
              <w:t>Last known CSG membership of the UE when the UE was active</w:t>
            </w:r>
          </w:p>
        </w:tc>
      </w:tr>
      <w:tr w:rsidR="00A03F59" w:rsidRPr="00990165" w14:paraId="799019E5" w14:textId="77777777" w:rsidTr="005E22FB">
        <w:trPr>
          <w:cantSplit/>
        </w:trPr>
        <w:tc>
          <w:tcPr>
            <w:tcW w:w="2835" w:type="dxa"/>
          </w:tcPr>
          <w:p w14:paraId="7C98B759" w14:textId="77777777" w:rsidR="00A03F59" w:rsidRPr="00990165" w:rsidRDefault="00A03F59" w:rsidP="005E22FB">
            <w:pPr>
              <w:pStyle w:val="TAL"/>
            </w:pPr>
            <w:r w:rsidRPr="00990165">
              <w:t>Access mode</w:t>
            </w:r>
          </w:p>
        </w:tc>
        <w:tc>
          <w:tcPr>
            <w:tcW w:w="6804" w:type="dxa"/>
          </w:tcPr>
          <w:p w14:paraId="09BED8CE" w14:textId="77777777" w:rsidR="00A03F59" w:rsidRPr="00990165" w:rsidRDefault="00A03F59" w:rsidP="005E22FB">
            <w:pPr>
              <w:pStyle w:val="TAL"/>
            </w:pPr>
            <w:r w:rsidRPr="00990165">
              <w:t>Access mode of last known ECGI when the UE was active</w:t>
            </w:r>
          </w:p>
        </w:tc>
      </w:tr>
      <w:tr w:rsidR="00A03F59" w:rsidRPr="00990165" w14:paraId="52115C31" w14:textId="77777777" w:rsidTr="005E22FB">
        <w:trPr>
          <w:cantSplit/>
        </w:trPr>
        <w:tc>
          <w:tcPr>
            <w:tcW w:w="2835" w:type="dxa"/>
          </w:tcPr>
          <w:p w14:paraId="283E55D6" w14:textId="77777777" w:rsidR="00A03F59" w:rsidRPr="00990165" w:rsidRDefault="00A03F59" w:rsidP="005E22FB">
            <w:pPr>
              <w:pStyle w:val="TAL"/>
            </w:pPr>
            <w:r w:rsidRPr="00990165">
              <w:t>Authentication Vector</w:t>
            </w:r>
          </w:p>
        </w:tc>
        <w:tc>
          <w:tcPr>
            <w:tcW w:w="6804" w:type="dxa"/>
          </w:tcPr>
          <w:p w14:paraId="7A6FBF17" w14:textId="77777777" w:rsidR="00A03F59" w:rsidRPr="00990165" w:rsidRDefault="00A03F59" w:rsidP="005E22FB">
            <w:pPr>
              <w:pStyle w:val="TAL"/>
              <w:rPr>
                <w:rFonts w:cs="Arial"/>
              </w:rPr>
            </w:pPr>
            <w:r w:rsidRPr="00990165">
              <w:rPr>
                <w:rFonts w:cs="Arial"/>
              </w:rPr>
              <w:t>Temporary authentication and key agreement data that enables an MME to engage in AKA with a particular user. An EPS Authentication Vector consists of four elements:</w:t>
            </w:r>
          </w:p>
          <w:p w14:paraId="2C02D915" w14:textId="77777777" w:rsidR="00A03F59" w:rsidRPr="00990165" w:rsidRDefault="00A03F59" w:rsidP="005E22FB">
            <w:pPr>
              <w:pStyle w:val="TAL"/>
              <w:rPr>
                <w:rFonts w:cs="Arial"/>
              </w:rPr>
            </w:pPr>
            <w:r w:rsidRPr="00990165">
              <w:rPr>
                <w:rFonts w:cs="Arial"/>
              </w:rPr>
              <w:t>a) network challenge RAND,</w:t>
            </w:r>
          </w:p>
          <w:p w14:paraId="044EBAB2" w14:textId="77777777" w:rsidR="00A03F59" w:rsidRPr="00990165" w:rsidRDefault="00A03F59" w:rsidP="005E22FB">
            <w:pPr>
              <w:pStyle w:val="TAL"/>
              <w:rPr>
                <w:rFonts w:cs="Arial"/>
              </w:rPr>
            </w:pPr>
            <w:r w:rsidRPr="00990165">
              <w:rPr>
                <w:rFonts w:cs="Arial"/>
              </w:rPr>
              <w:t>b) an expected response XRES,</w:t>
            </w:r>
          </w:p>
          <w:p w14:paraId="5B5CFDC1" w14:textId="77777777" w:rsidR="00A03F59" w:rsidRPr="00990165" w:rsidRDefault="00A03F59" w:rsidP="005E22FB">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197FACB5" w14:textId="77777777" w:rsidR="00A03F59" w:rsidRPr="00990165" w:rsidRDefault="00A03F59" w:rsidP="005E22FB">
            <w:pPr>
              <w:pStyle w:val="TAL"/>
            </w:pPr>
            <w:r w:rsidRPr="00990165">
              <w:rPr>
                <w:rFonts w:cs="Arial"/>
              </w:rPr>
              <w:t>d) a network authentication token AUTN.</w:t>
            </w:r>
          </w:p>
        </w:tc>
      </w:tr>
      <w:tr w:rsidR="00A03F59" w:rsidRPr="00990165" w14:paraId="429D12FB" w14:textId="77777777" w:rsidTr="005E22FB">
        <w:trPr>
          <w:cantSplit/>
        </w:trPr>
        <w:tc>
          <w:tcPr>
            <w:tcW w:w="2835" w:type="dxa"/>
          </w:tcPr>
          <w:p w14:paraId="7F0AA5BB" w14:textId="77777777" w:rsidR="00A03F59" w:rsidRPr="00990165" w:rsidRDefault="00A03F59" w:rsidP="005E22FB">
            <w:pPr>
              <w:pStyle w:val="TAL"/>
            </w:pPr>
            <w:r w:rsidRPr="00990165">
              <w:t>UE Radio Access Capability</w:t>
            </w:r>
          </w:p>
        </w:tc>
        <w:tc>
          <w:tcPr>
            <w:tcW w:w="6804" w:type="dxa"/>
          </w:tcPr>
          <w:p w14:paraId="5684E048" w14:textId="77777777" w:rsidR="00A03F59" w:rsidRPr="00990165" w:rsidRDefault="00A03F59" w:rsidP="005E22FB">
            <w:pPr>
              <w:pStyle w:val="TAL"/>
            </w:pPr>
            <w:r w:rsidRPr="00990165">
              <w:t>UE radio access capabilities including WB-E-UTRAN capabilities but not NB-IoT capabilities.</w:t>
            </w:r>
          </w:p>
        </w:tc>
      </w:tr>
      <w:tr w:rsidR="00A03F59" w:rsidRPr="00990165" w14:paraId="21293023" w14:textId="77777777" w:rsidTr="005E22FB">
        <w:trPr>
          <w:cantSplit/>
        </w:trPr>
        <w:tc>
          <w:tcPr>
            <w:tcW w:w="2835" w:type="dxa"/>
          </w:tcPr>
          <w:p w14:paraId="1EEE0572" w14:textId="77777777" w:rsidR="00A03F59" w:rsidRPr="00990165" w:rsidRDefault="00A03F59" w:rsidP="005E22FB">
            <w:pPr>
              <w:pStyle w:val="TAL"/>
            </w:pPr>
            <w:r>
              <w:t>UE Radio Capability ID</w:t>
            </w:r>
          </w:p>
        </w:tc>
        <w:tc>
          <w:tcPr>
            <w:tcW w:w="6804" w:type="dxa"/>
          </w:tcPr>
          <w:p w14:paraId="2C53AD39" w14:textId="77777777" w:rsidR="00A03F59" w:rsidRPr="00990165" w:rsidRDefault="00A03F59" w:rsidP="005E22FB">
            <w:pPr>
              <w:pStyle w:val="TAL"/>
            </w:pPr>
            <w:r>
              <w:t>If RACS is supported, uniquely identifies a set of UE radio access capabilities</w:t>
            </w:r>
          </w:p>
        </w:tc>
      </w:tr>
      <w:tr w:rsidR="00A03F59" w:rsidRPr="00990165" w14:paraId="3018BB0A" w14:textId="77777777" w:rsidTr="005E22FB">
        <w:trPr>
          <w:cantSplit/>
        </w:trPr>
        <w:tc>
          <w:tcPr>
            <w:tcW w:w="2835" w:type="dxa"/>
          </w:tcPr>
          <w:p w14:paraId="44286CAE" w14:textId="77777777" w:rsidR="00A03F59" w:rsidRPr="00990165" w:rsidRDefault="00A03F59" w:rsidP="005E22FB">
            <w:pPr>
              <w:pStyle w:val="TAL"/>
            </w:pPr>
            <w:r>
              <w:t>LTE-M Indication</w:t>
            </w:r>
          </w:p>
        </w:tc>
        <w:tc>
          <w:tcPr>
            <w:tcW w:w="6804" w:type="dxa"/>
          </w:tcPr>
          <w:p w14:paraId="5DDE315E" w14:textId="77777777" w:rsidR="00A03F59" w:rsidRPr="00990165" w:rsidRDefault="00A03F59" w:rsidP="005E22FB">
            <w:pPr>
              <w:pStyle w:val="TAL"/>
            </w:pPr>
            <w:r>
              <w:t>Indicates the UE is a LTE-M UE and the UE Radio Access Capability includes LTE Cat- M1 or LTE Cat-M1 and LTE Cat-M2. This is based on indication from the E-UTRAN provides.</w:t>
            </w:r>
          </w:p>
        </w:tc>
      </w:tr>
      <w:tr w:rsidR="00A03F59" w:rsidRPr="00990165" w14:paraId="65156F45" w14:textId="77777777" w:rsidTr="005E22FB">
        <w:trPr>
          <w:cantSplit/>
        </w:trPr>
        <w:tc>
          <w:tcPr>
            <w:tcW w:w="2835" w:type="dxa"/>
          </w:tcPr>
          <w:p w14:paraId="3FCC4AF2" w14:textId="77777777" w:rsidR="00A03F59" w:rsidRPr="00990165" w:rsidRDefault="00A03F59" w:rsidP="005E22FB">
            <w:pPr>
              <w:pStyle w:val="TAL"/>
            </w:pPr>
            <w:r w:rsidRPr="00990165">
              <w:t>NB-IoT specific UE Radio Access Capability</w:t>
            </w:r>
          </w:p>
        </w:tc>
        <w:tc>
          <w:tcPr>
            <w:tcW w:w="6804" w:type="dxa"/>
          </w:tcPr>
          <w:p w14:paraId="1B63F75D" w14:textId="77777777" w:rsidR="00A03F59" w:rsidRPr="00990165" w:rsidRDefault="00A03F59" w:rsidP="005E22FB">
            <w:pPr>
              <w:pStyle w:val="TAL"/>
            </w:pPr>
            <w:r w:rsidRPr="00990165">
              <w:t>NB-IoT specific UE radio access capabilities.</w:t>
            </w:r>
          </w:p>
        </w:tc>
      </w:tr>
      <w:tr w:rsidR="00A03F59" w:rsidRPr="00990165" w14:paraId="432088F0" w14:textId="77777777" w:rsidTr="005E22FB">
        <w:trPr>
          <w:cantSplit/>
        </w:trPr>
        <w:tc>
          <w:tcPr>
            <w:tcW w:w="2835" w:type="dxa"/>
          </w:tcPr>
          <w:p w14:paraId="025A84A9" w14:textId="77777777" w:rsidR="00A03F59" w:rsidRPr="00990165" w:rsidRDefault="00A03F59" w:rsidP="005E22FB">
            <w:pPr>
              <w:pStyle w:val="TAL"/>
            </w:pPr>
            <w:r w:rsidRPr="00990165">
              <w:t>MS Classmark 2</w:t>
            </w:r>
          </w:p>
        </w:tc>
        <w:tc>
          <w:tcPr>
            <w:tcW w:w="6804" w:type="dxa"/>
          </w:tcPr>
          <w:p w14:paraId="659FEBA8" w14:textId="77777777" w:rsidR="00A03F59" w:rsidRPr="00990165" w:rsidRDefault="00A03F59" w:rsidP="005E22FB">
            <w:pPr>
              <w:pStyle w:val="TAL"/>
            </w:pPr>
            <w:r w:rsidRPr="00990165">
              <w:t>GERAN/UTRAN CS domain core network classmark (used if the MS supports SRVCC to GERAN or UTRAN)</w:t>
            </w:r>
            <w:r>
              <w:t>.</w:t>
            </w:r>
          </w:p>
        </w:tc>
      </w:tr>
      <w:tr w:rsidR="00A03F59" w:rsidRPr="00990165" w14:paraId="26260C49" w14:textId="77777777" w:rsidTr="005E22FB">
        <w:trPr>
          <w:cantSplit/>
        </w:trPr>
        <w:tc>
          <w:tcPr>
            <w:tcW w:w="2835" w:type="dxa"/>
          </w:tcPr>
          <w:p w14:paraId="52324829" w14:textId="77777777" w:rsidR="00A03F59" w:rsidRPr="00990165" w:rsidRDefault="00A03F59" w:rsidP="005E22FB">
            <w:pPr>
              <w:pStyle w:val="TAL"/>
            </w:pPr>
            <w:r w:rsidRPr="00990165">
              <w:t>MS Classmark 3</w:t>
            </w:r>
          </w:p>
        </w:tc>
        <w:tc>
          <w:tcPr>
            <w:tcW w:w="6804" w:type="dxa"/>
          </w:tcPr>
          <w:p w14:paraId="6E073917" w14:textId="77777777" w:rsidR="00A03F59" w:rsidRPr="00990165" w:rsidRDefault="00A03F59" w:rsidP="005E22FB">
            <w:pPr>
              <w:pStyle w:val="TAL"/>
            </w:pPr>
            <w:r w:rsidRPr="00990165">
              <w:t>GERAN CS domain radio network classmark (used if the MS supports SRVCC to GERAN)</w:t>
            </w:r>
            <w:r>
              <w:t>.</w:t>
            </w:r>
          </w:p>
        </w:tc>
      </w:tr>
      <w:tr w:rsidR="00A03F59" w:rsidRPr="00990165" w14:paraId="70751979" w14:textId="77777777" w:rsidTr="005E22FB">
        <w:trPr>
          <w:cantSplit/>
        </w:trPr>
        <w:tc>
          <w:tcPr>
            <w:tcW w:w="2835" w:type="dxa"/>
          </w:tcPr>
          <w:p w14:paraId="1CB219C6" w14:textId="77777777" w:rsidR="00A03F59" w:rsidRPr="00990165" w:rsidRDefault="00A03F59" w:rsidP="005E22FB">
            <w:pPr>
              <w:pStyle w:val="TAL"/>
            </w:pPr>
            <w:r w:rsidRPr="00990165">
              <w:t>Supported Codecs</w:t>
            </w:r>
          </w:p>
        </w:tc>
        <w:tc>
          <w:tcPr>
            <w:tcW w:w="6804" w:type="dxa"/>
          </w:tcPr>
          <w:p w14:paraId="77937ED1" w14:textId="77777777" w:rsidR="00A03F59" w:rsidRPr="00990165" w:rsidRDefault="00A03F59" w:rsidP="005E22FB">
            <w:pPr>
              <w:pStyle w:val="TAL"/>
            </w:pPr>
            <w:r w:rsidRPr="00990165">
              <w:t>List of codecs supported in the CS domain (used if the MS supports SRVCC to GERAN or UTRAN)</w:t>
            </w:r>
            <w:r>
              <w:t>.</w:t>
            </w:r>
          </w:p>
        </w:tc>
      </w:tr>
      <w:tr w:rsidR="00A03F59" w:rsidRPr="00990165" w14:paraId="1C2A69A9" w14:textId="77777777" w:rsidTr="005E22FB">
        <w:trPr>
          <w:cantSplit/>
        </w:trPr>
        <w:tc>
          <w:tcPr>
            <w:tcW w:w="2835" w:type="dxa"/>
          </w:tcPr>
          <w:p w14:paraId="575F3968" w14:textId="77777777" w:rsidR="00A03F59" w:rsidRPr="00990165" w:rsidRDefault="00A03F59" w:rsidP="005E22FB">
            <w:pPr>
              <w:pStyle w:val="TAL"/>
            </w:pPr>
            <w:r w:rsidRPr="00990165">
              <w:t>UE Network Capability</w:t>
            </w:r>
          </w:p>
        </w:tc>
        <w:tc>
          <w:tcPr>
            <w:tcW w:w="6804" w:type="dxa"/>
          </w:tcPr>
          <w:p w14:paraId="7B2A2DC2" w14:textId="77777777" w:rsidR="00A03F59" w:rsidRPr="00990165" w:rsidRDefault="00A03F59" w:rsidP="005E22FB">
            <w:pPr>
              <w:pStyle w:val="TAL"/>
            </w:pPr>
            <w:r w:rsidRPr="00990165">
              <w:rPr>
                <w:rFonts w:cs="Arial"/>
              </w:rPr>
              <w:t>UE network capabilities including security algorithms and</w:t>
            </w:r>
            <w:r>
              <w:rPr>
                <w:rFonts w:cs="Arial"/>
              </w:rPr>
              <w:t xml:space="preserve"> other capabilities.</w:t>
            </w:r>
          </w:p>
        </w:tc>
      </w:tr>
      <w:tr w:rsidR="00A03F59" w:rsidRPr="00990165" w14:paraId="167ED087" w14:textId="77777777" w:rsidTr="005E22FB">
        <w:trPr>
          <w:cantSplit/>
        </w:trPr>
        <w:tc>
          <w:tcPr>
            <w:tcW w:w="2835" w:type="dxa"/>
          </w:tcPr>
          <w:p w14:paraId="22242760" w14:textId="77777777" w:rsidR="00A03F59" w:rsidRPr="00990165" w:rsidRDefault="00A03F59" w:rsidP="005E22FB">
            <w:pPr>
              <w:pStyle w:val="TAL"/>
            </w:pPr>
            <w:r w:rsidRPr="00990165">
              <w:t>MS Network Capability</w:t>
            </w:r>
          </w:p>
        </w:tc>
        <w:tc>
          <w:tcPr>
            <w:tcW w:w="6804" w:type="dxa"/>
          </w:tcPr>
          <w:p w14:paraId="60076371" w14:textId="77777777" w:rsidR="00A03F59" w:rsidRPr="00990165" w:rsidRDefault="00A03F59" w:rsidP="005E22FB">
            <w:pPr>
              <w:pStyle w:val="TAL"/>
            </w:pPr>
            <w:r w:rsidRPr="00990165">
              <w:t>For a GERAN and/or UTRAN capable UE, this contains information needed by the SGSN.</w:t>
            </w:r>
          </w:p>
        </w:tc>
      </w:tr>
      <w:tr w:rsidR="00A03F59" w:rsidRPr="00990165" w14:paraId="01AAA812" w14:textId="77777777" w:rsidTr="005E22FB">
        <w:trPr>
          <w:cantSplit/>
        </w:trPr>
        <w:tc>
          <w:tcPr>
            <w:tcW w:w="2835" w:type="dxa"/>
          </w:tcPr>
          <w:p w14:paraId="1A1282CB" w14:textId="77777777" w:rsidR="00A03F59" w:rsidRPr="00990165" w:rsidRDefault="00A03F59" w:rsidP="005E22FB">
            <w:pPr>
              <w:pStyle w:val="TAL"/>
            </w:pPr>
            <w:r w:rsidRPr="00990165">
              <w:t>UE Specific DRX Parameters</w:t>
            </w:r>
          </w:p>
        </w:tc>
        <w:tc>
          <w:tcPr>
            <w:tcW w:w="6804" w:type="dxa"/>
          </w:tcPr>
          <w:p w14:paraId="53305E9E" w14:textId="77777777" w:rsidR="00A03F59" w:rsidRPr="00990165" w:rsidRDefault="00A03F59" w:rsidP="005E22FB">
            <w:pPr>
              <w:pStyle w:val="TAL"/>
            </w:pPr>
            <w:r w:rsidRPr="00990165">
              <w:t>UE specific DRX parameters for A/Gb mode, Iu mode and</w:t>
            </w:r>
            <w:r>
              <w:t xml:space="preserve"> WB-E-UTRAN</w:t>
            </w:r>
            <w:r w:rsidRPr="00990165">
              <w:t xml:space="preserve"> S1</w:t>
            </w:r>
            <w:r w:rsidRPr="00990165">
              <w:noBreakHyphen/>
              <w:t>mode</w:t>
            </w:r>
            <w:r>
              <w:t>.</w:t>
            </w:r>
          </w:p>
        </w:tc>
      </w:tr>
      <w:tr w:rsidR="00A03F59" w:rsidRPr="00990165" w14:paraId="778FBECB" w14:textId="77777777" w:rsidTr="005E22FB">
        <w:trPr>
          <w:cantSplit/>
        </w:trPr>
        <w:tc>
          <w:tcPr>
            <w:tcW w:w="2835" w:type="dxa"/>
          </w:tcPr>
          <w:p w14:paraId="0AFE77C2" w14:textId="77777777" w:rsidR="00A03F59" w:rsidRPr="00990165" w:rsidRDefault="00A03F59" w:rsidP="005E22FB">
            <w:pPr>
              <w:pStyle w:val="TAL"/>
            </w:pPr>
            <w:r>
              <w:t>UE Specific DRX Parameter for NB-IoT</w:t>
            </w:r>
          </w:p>
        </w:tc>
        <w:tc>
          <w:tcPr>
            <w:tcW w:w="6804" w:type="dxa"/>
          </w:tcPr>
          <w:p w14:paraId="5F451050" w14:textId="77777777" w:rsidR="00A03F59" w:rsidRPr="00990165" w:rsidRDefault="00A03F59" w:rsidP="005E22FB">
            <w:pPr>
              <w:pStyle w:val="TAL"/>
            </w:pPr>
            <w:r>
              <w:t>UE Specific DRX Parameter for NB-IoT S1-mode.</w:t>
            </w:r>
          </w:p>
        </w:tc>
      </w:tr>
      <w:tr w:rsidR="00A03F59" w:rsidRPr="00990165" w14:paraId="6D1BD4EE" w14:textId="77777777" w:rsidTr="005E22FB">
        <w:trPr>
          <w:cantSplit/>
        </w:trPr>
        <w:tc>
          <w:tcPr>
            <w:tcW w:w="2835" w:type="dxa"/>
          </w:tcPr>
          <w:p w14:paraId="60975852" w14:textId="77777777" w:rsidR="00A03F59" w:rsidRPr="00990165" w:rsidRDefault="00A03F59" w:rsidP="005E22FB">
            <w:pPr>
              <w:pStyle w:val="TAL"/>
            </w:pPr>
            <w:r w:rsidRPr="00990165">
              <w:t>Active Time value for PSM</w:t>
            </w:r>
          </w:p>
        </w:tc>
        <w:tc>
          <w:tcPr>
            <w:tcW w:w="6804" w:type="dxa"/>
          </w:tcPr>
          <w:p w14:paraId="29243541" w14:textId="77777777" w:rsidR="00A03F59" w:rsidRPr="00990165" w:rsidRDefault="00A03F59" w:rsidP="005E22FB">
            <w:pPr>
              <w:pStyle w:val="TAL"/>
            </w:pPr>
            <w:r w:rsidRPr="00990165">
              <w:t>UE specific Active Time value allocated by MME for power saving mode handling.</w:t>
            </w:r>
          </w:p>
        </w:tc>
      </w:tr>
      <w:tr w:rsidR="00A03F59" w:rsidRPr="00990165" w14:paraId="756F3C34" w14:textId="77777777" w:rsidTr="005E22FB">
        <w:trPr>
          <w:cantSplit/>
        </w:trPr>
        <w:tc>
          <w:tcPr>
            <w:tcW w:w="2835" w:type="dxa"/>
          </w:tcPr>
          <w:p w14:paraId="5FC491E4" w14:textId="77777777" w:rsidR="00A03F59" w:rsidRPr="00990165" w:rsidRDefault="00A03F59" w:rsidP="005E22FB">
            <w:pPr>
              <w:pStyle w:val="TAL"/>
            </w:pPr>
            <w:r w:rsidRPr="00990165">
              <w:t>Extended idle mode DRX parameters</w:t>
            </w:r>
          </w:p>
        </w:tc>
        <w:tc>
          <w:tcPr>
            <w:tcW w:w="6804" w:type="dxa"/>
          </w:tcPr>
          <w:p w14:paraId="131DB32B" w14:textId="77777777" w:rsidR="00A03F59" w:rsidRPr="00990165" w:rsidRDefault="00A03F59" w:rsidP="005E22FB">
            <w:pPr>
              <w:pStyle w:val="TAL"/>
            </w:pPr>
            <w:r w:rsidRPr="00990165">
              <w:t>Negotiated extended idle mode DRX parameters for S1-mode.</w:t>
            </w:r>
          </w:p>
        </w:tc>
      </w:tr>
      <w:tr w:rsidR="00A03F59" w:rsidRPr="00990165" w14:paraId="4581DB8E" w14:textId="77777777" w:rsidTr="005E22FB">
        <w:trPr>
          <w:cantSplit/>
        </w:trPr>
        <w:tc>
          <w:tcPr>
            <w:tcW w:w="2835" w:type="dxa"/>
          </w:tcPr>
          <w:p w14:paraId="476590F3" w14:textId="77777777" w:rsidR="00A03F59" w:rsidRPr="00990165" w:rsidRDefault="00A03F59" w:rsidP="005E22FB">
            <w:pPr>
              <w:pStyle w:val="TAL"/>
            </w:pPr>
            <w:r w:rsidRPr="00D05F59">
              <w:t xml:space="preserve">RAT specific </w:t>
            </w:r>
            <w:r>
              <w:t>Subscribed Paging Time Window</w:t>
            </w:r>
          </w:p>
        </w:tc>
        <w:tc>
          <w:tcPr>
            <w:tcW w:w="6804" w:type="dxa"/>
          </w:tcPr>
          <w:p w14:paraId="1E769013" w14:textId="77777777" w:rsidR="00A03F59" w:rsidRPr="00990165" w:rsidRDefault="00A03F59" w:rsidP="005E22FB">
            <w:pPr>
              <w:pStyle w:val="TAL"/>
            </w:pPr>
            <w:r>
              <w:t>Indicates a Subscribed Paging Time Window value</w:t>
            </w:r>
            <w:r w:rsidRPr="00E81E70">
              <w:t xml:space="preserve"> </w:t>
            </w:r>
            <w:r w:rsidRPr="006E1AE9">
              <w:t>for t</w:t>
            </w:r>
            <w:r w:rsidRPr="00E81E70">
              <w:t xml:space="preserve">he associated RAT, NB-IoT, </w:t>
            </w:r>
            <w:r w:rsidRPr="006E1AE9">
              <w:t>WB-E-UTRAN</w:t>
            </w:r>
            <w:r w:rsidRPr="00E81E70">
              <w:t xml:space="preserve"> or both</w:t>
            </w:r>
            <w:r>
              <w:t>.</w:t>
            </w:r>
          </w:p>
        </w:tc>
      </w:tr>
      <w:tr w:rsidR="00A03F59" w:rsidRPr="00990165" w14:paraId="318DDF44" w14:textId="77777777" w:rsidTr="005E22FB">
        <w:trPr>
          <w:cantSplit/>
        </w:trPr>
        <w:tc>
          <w:tcPr>
            <w:tcW w:w="2835" w:type="dxa"/>
          </w:tcPr>
          <w:p w14:paraId="21D0A856" w14:textId="77777777" w:rsidR="00A03F59" w:rsidRPr="00990165" w:rsidRDefault="00A03F59" w:rsidP="005E22FB">
            <w:pPr>
              <w:pStyle w:val="TAL"/>
            </w:pPr>
            <w:r w:rsidRPr="00990165">
              <w:t>Selected NAS Algorithm</w:t>
            </w:r>
          </w:p>
        </w:tc>
        <w:tc>
          <w:tcPr>
            <w:tcW w:w="6804" w:type="dxa"/>
          </w:tcPr>
          <w:p w14:paraId="5CD6A53C" w14:textId="77777777" w:rsidR="00A03F59" w:rsidRPr="00990165" w:rsidRDefault="00A03F59" w:rsidP="005E22FB">
            <w:pPr>
              <w:pStyle w:val="TAL"/>
            </w:pPr>
            <w:r w:rsidRPr="00990165">
              <w:rPr>
                <w:rFonts w:cs="Arial"/>
              </w:rPr>
              <w:t>Selected NAS security algorithm</w:t>
            </w:r>
          </w:p>
        </w:tc>
      </w:tr>
      <w:tr w:rsidR="00A03F59" w:rsidRPr="00990165" w14:paraId="79111C04" w14:textId="77777777" w:rsidTr="005E22FB">
        <w:trPr>
          <w:cantSplit/>
        </w:trPr>
        <w:tc>
          <w:tcPr>
            <w:tcW w:w="2835" w:type="dxa"/>
          </w:tcPr>
          <w:p w14:paraId="2ABAFFD5" w14:textId="77777777" w:rsidR="00A03F59" w:rsidRPr="00990165" w:rsidRDefault="00A03F59" w:rsidP="005E22FB">
            <w:pPr>
              <w:pStyle w:val="TAL"/>
            </w:pPr>
            <w:r w:rsidRPr="00990165">
              <w:t>eKSI</w:t>
            </w:r>
          </w:p>
        </w:tc>
        <w:tc>
          <w:tcPr>
            <w:tcW w:w="6804" w:type="dxa"/>
          </w:tcPr>
          <w:p w14:paraId="62F556D5" w14:textId="77777777" w:rsidR="00A03F59" w:rsidRPr="00990165" w:rsidRDefault="00A03F59" w:rsidP="005E22FB">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A03F59" w:rsidRPr="00990165" w14:paraId="08DC9EAF" w14:textId="77777777" w:rsidTr="005E22FB">
        <w:trPr>
          <w:cantSplit/>
        </w:trPr>
        <w:tc>
          <w:tcPr>
            <w:tcW w:w="2835" w:type="dxa"/>
          </w:tcPr>
          <w:p w14:paraId="206CC236" w14:textId="77777777" w:rsidR="00A03F59" w:rsidRPr="00990165" w:rsidRDefault="00A03F59" w:rsidP="005E22FB">
            <w:pPr>
              <w:pStyle w:val="TAL"/>
            </w:pPr>
            <w:r w:rsidRPr="00990165">
              <w:t>K</w:t>
            </w:r>
            <w:r w:rsidRPr="00990165">
              <w:rPr>
                <w:sz w:val="22"/>
                <w:szCs w:val="22"/>
                <w:vertAlign w:val="subscript"/>
              </w:rPr>
              <w:t>ASME</w:t>
            </w:r>
          </w:p>
        </w:tc>
        <w:tc>
          <w:tcPr>
            <w:tcW w:w="6804" w:type="dxa"/>
          </w:tcPr>
          <w:p w14:paraId="076355BB" w14:textId="77777777" w:rsidR="00A03F59" w:rsidRPr="00990165" w:rsidRDefault="00A03F59" w:rsidP="005E22FB">
            <w:pPr>
              <w:pStyle w:val="TAL"/>
              <w:rPr>
                <w:rFonts w:cs="Arial"/>
              </w:rPr>
            </w:pPr>
            <w:r w:rsidRPr="00990165">
              <w:rPr>
                <w:rFonts w:cs="Arial"/>
              </w:rPr>
              <w:t>Main key for E-UTRAN key hierarchy based on CK, IK and Serving network identity</w:t>
            </w:r>
          </w:p>
        </w:tc>
      </w:tr>
      <w:tr w:rsidR="00A03F59" w:rsidRPr="00990165" w14:paraId="47A72335" w14:textId="77777777" w:rsidTr="005E22FB">
        <w:trPr>
          <w:cantSplit/>
        </w:trPr>
        <w:tc>
          <w:tcPr>
            <w:tcW w:w="2835" w:type="dxa"/>
          </w:tcPr>
          <w:p w14:paraId="12C05873" w14:textId="77777777" w:rsidR="00A03F59" w:rsidRPr="00990165" w:rsidRDefault="00A03F59" w:rsidP="005E22FB">
            <w:pPr>
              <w:pStyle w:val="TAL"/>
            </w:pPr>
            <w:r w:rsidRPr="00990165">
              <w:t>NAS Keys and COUNT</w:t>
            </w:r>
          </w:p>
        </w:tc>
        <w:tc>
          <w:tcPr>
            <w:tcW w:w="6804" w:type="dxa"/>
          </w:tcPr>
          <w:p w14:paraId="780DE214" w14:textId="77777777" w:rsidR="00A03F59" w:rsidRPr="00990165" w:rsidRDefault="00A03F59" w:rsidP="005E22FB">
            <w:pPr>
              <w:pStyle w:val="TAL"/>
            </w:pPr>
            <w:r w:rsidRPr="00990165">
              <w:rPr>
                <w:rFonts w:cs="Arial"/>
              </w:rPr>
              <w:t>K</w:t>
            </w:r>
            <w:r w:rsidRPr="00990165">
              <w:rPr>
                <w:rFonts w:cs="Arial"/>
                <w:sz w:val="22"/>
                <w:szCs w:val="22"/>
                <w:vertAlign w:val="subscript"/>
              </w:rPr>
              <w:t>NASint</w:t>
            </w:r>
            <w:r w:rsidRPr="00990165">
              <w:t xml:space="preserve">, </w:t>
            </w:r>
            <w:r w:rsidRPr="00990165">
              <w:rPr>
                <w:rFonts w:cs="Arial"/>
              </w:rPr>
              <w:t>K_</w:t>
            </w:r>
            <w:r w:rsidRPr="00990165">
              <w:rPr>
                <w:rFonts w:cs="Arial"/>
                <w:sz w:val="22"/>
                <w:szCs w:val="22"/>
                <w:vertAlign w:val="subscript"/>
              </w:rPr>
              <w:t>NASenc</w:t>
            </w:r>
            <w:r w:rsidRPr="00990165">
              <w:rPr>
                <w:rFonts w:cs="Arial"/>
              </w:rPr>
              <w:t>, and NAS COUNT parameter.</w:t>
            </w:r>
          </w:p>
        </w:tc>
      </w:tr>
      <w:tr w:rsidR="00A03F59" w:rsidRPr="00990165" w14:paraId="01459F33" w14:textId="77777777" w:rsidTr="005E22FB">
        <w:trPr>
          <w:cantSplit/>
        </w:trPr>
        <w:tc>
          <w:tcPr>
            <w:tcW w:w="2835" w:type="dxa"/>
          </w:tcPr>
          <w:p w14:paraId="71FE9187" w14:textId="77777777" w:rsidR="00A03F59" w:rsidRPr="00990165" w:rsidRDefault="00A03F59" w:rsidP="005E22FB">
            <w:pPr>
              <w:pStyle w:val="TAL"/>
            </w:pPr>
            <w:r w:rsidRPr="00990165">
              <w:t>Selected CN operator id</w:t>
            </w:r>
          </w:p>
        </w:tc>
        <w:tc>
          <w:tcPr>
            <w:tcW w:w="6804" w:type="dxa"/>
          </w:tcPr>
          <w:p w14:paraId="4E21C9C0" w14:textId="77777777" w:rsidR="00A03F59" w:rsidRPr="00990165" w:rsidRDefault="00A03F59" w:rsidP="005E22FB">
            <w:pPr>
              <w:pStyle w:val="TAL"/>
            </w:pPr>
            <w:r w:rsidRPr="00990165">
              <w:t xml:space="preserve">Selected core network operator identity (to support network sharing as defined in TS 23.251 [24]). </w:t>
            </w:r>
          </w:p>
        </w:tc>
      </w:tr>
      <w:tr w:rsidR="00A03F59" w:rsidRPr="00990165" w14:paraId="141DE76B" w14:textId="77777777" w:rsidTr="005E22FB">
        <w:trPr>
          <w:cantSplit/>
        </w:trPr>
        <w:tc>
          <w:tcPr>
            <w:tcW w:w="2835" w:type="dxa"/>
          </w:tcPr>
          <w:p w14:paraId="66F90FD6" w14:textId="77777777" w:rsidR="00A03F59" w:rsidRPr="00990165" w:rsidRDefault="00A03F59" w:rsidP="005E22FB">
            <w:pPr>
              <w:pStyle w:val="TAL"/>
            </w:pPr>
            <w:r w:rsidRPr="00990165">
              <w:t>Recovery</w:t>
            </w:r>
          </w:p>
        </w:tc>
        <w:tc>
          <w:tcPr>
            <w:tcW w:w="6804" w:type="dxa"/>
          </w:tcPr>
          <w:p w14:paraId="7BE17A4D" w14:textId="77777777" w:rsidR="00A03F59" w:rsidRPr="00990165" w:rsidRDefault="00A03F59" w:rsidP="005E22FB">
            <w:pPr>
              <w:pStyle w:val="TAL"/>
            </w:pPr>
            <w:r w:rsidRPr="00990165">
              <w:t>Indicates if the HSS is performing database recovery.</w:t>
            </w:r>
          </w:p>
        </w:tc>
      </w:tr>
      <w:tr w:rsidR="00A03F59" w:rsidRPr="00990165" w14:paraId="00DA18CA" w14:textId="77777777" w:rsidTr="005E22FB">
        <w:trPr>
          <w:cantSplit/>
        </w:trPr>
        <w:tc>
          <w:tcPr>
            <w:tcW w:w="2835" w:type="dxa"/>
          </w:tcPr>
          <w:p w14:paraId="5A43A8B2" w14:textId="77777777" w:rsidR="00A03F59" w:rsidRPr="00990165" w:rsidRDefault="00A03F59" w:rsidP="005E22FB">
            <w:pPr>
              <w:pStyle w:val="TAL"/>
            </w:pPr>
            <w:r w:rsidRPr="00990165">
              <w:lastRenderedPageBreak/>
              <w:t>Access Restriction</w:t>
            </w:r>
          </w:p>
        </w:tc>
        <w:tc>
          <w:tcPr>
            <w:tcW w:w="6804" w:type="dxa"/>
          </w:tcPr>
          <w:p w14:paraId="70AB90AC" w14:textId="77777777" w:rsidR="00A03F59" w:rsidRPr="00990165" w:rsidRDefault="00A03F59" w:rsidP="005E22FB">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 the use of Unlicensed Spectrum (in the form of LAA, or LWA/LWIP, or NR-U).</w:t>
            </w:r>
          </w:p>
        </w:tc>
      </w:tr>
      <w:tr w:rsidR="00A03F59" w:rsidRPr="00990165" w14:paraId="79D86811" w14:textId="77777777" w:rsidTr="005E22FB">
        <w:trPr>
          <w:cantSplit/>
        </w:trPr>
        <w:tc>
          <w:tcPr>
            <w:tcW w:w="2835" w:type="dxa"/>
          </w:tcPr>
          <w:p w14:paraId="49F5AC10" w14:textId="77777777" w:rsidR="00A03F59" w:rsidRPr="00990165" w:rsidRDefault="00A03F59" w:rsidP="005E22FB">
            <w:pPr>
              <w:pStyle w:val="TAL"/>
            </w:pPr>
            <w:r>
              <w:t>Communication Patterns</w:t>
            </w:r>
          </w:p>
        </w:tc>
        <w:tc>
          <w:tcPr>
            <w:tcW w:w="6804" w:type="dxa"/>
          </w:tcPr>
          <w:p w14:paraId="70D6C1DE" w14:textId="77777777" w:rsidR="00A03F59" w:rsidRPr="00990165" w:rsidRDefault="00A03F59" w:rsidP="005E22FB">
            <w:pPr>
              <w:pStyle w:val="TAL"/>
            </w:pPr>
            <w:r>
              <w:t>Indicates per UE the Communication Patterns and their corresponding validity times as specified in TS 23.682 [74]. The Communication Patterns are not provided to the SGSN.</w:t>
            </w:r>
          </w:p>
        </w:tc>
      </w:tr>
      <w:tr w:rsidR="00A03F59" w:rsidRPr="00990165" w14:paraId="10D5296B" w14:textId="77777777" w:rsidTr="005E22FB">
        <w:trPr>
          <w:cantSplit/>
        </w:trPr>
        <w:tc>
          <w:tcPr>
            <w:tcW w:w="2835" w:type="dxa"/>
          </w:tcPr>
          <w:p w14:paraId="7E1D4F48" w14:textId="77777777" w:rsidR="00A03F59" w:rsidRPr="00990165" w:rsidRDefault="00A03F59" w:rsidP="005E22FB">
            <w:pPr>
              <w:pStyle w:val="TAL"/>
            </w:pPr>
            <w:r w:rsidRPr="00990165">
              <w:t>ODB for PS parameters</w:t>
            </w:r>
          </w:p>
        </w:tc>
        <w:tc>
          <w:tcPr>
            <w:tcW w:w="6804" w:type="dxa"/>
          </w:tcPr>
          <w:p w14:paraId="457767C7" w14:textId="77777777" w:rsidR="00A03F59" w:rsidRPr="00990165" w:rsidRDefault="00A03F59" w:rsidP="005E22FB">
            <w:pPr>
              <w:pStyle w:val="TAL"/>
            </w:pPr>
            <w:r w:rsidRPr="00990165">
              <w:t>Indicates that the status of the operator determined barring for packet oriented services.</w:t>
            </w:r>
          </w:p>
        </w:tc>
      </w:tr>
      <w:tr w:rsidR="00A03F59" w:rsidRPr="00990165" w14:paraId="722BB0BD" w14:textId="77777777" w:rsidTr="005E22FB">
        <w:trPr>
          <w:cantSplit/>
        </w:trPr>
        <w:tc>
          <w:tcPr>
            <w:tcW w:w="2835" w:type="dxa"/>
          </w:tcPr>
          <w:p w14:paraId="5CA2A577" w14:textId="77777777" w:rsidR="00A03F59" w:rsidRPr="00990165" w:rsidRDefault="00A03F59" w:rsidP="005E22FB">
            <w:pPr>
              <w:pStyle w:val="TAL"/>
            </w:pPr>
            <w:r w:rsidRPr="00990165">
              <w:t>APN-OI Replacement</w:t>
            </w:r>
          </w:p>
        </w:tc>
        <w:tc>
          <w:tcPr>
            <w:tcW w:w="6804" w:type="dxa"/>
          </w:tcPr>
          <w:p w14:paraId="66B2BDE4" w14:textId="77777777" w:rsidR="00A03F59" w:rsidRPr="00990165" w:rsidRDefault="00A03F59" w:rsidP="005E22FB">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A03F59" w:rsidRPr="00990165" w14:paraId="5FE1F01F" w14:textId="77777777" w:rsidTr="005E22FB">
        <w:trPr>
          <w:cantSplit/>
        </w:trPr>
        <w:tc>
          <w:tcPr>
            <w:tcW w:w="2835" w:type="dxa"/>
          </w:tcPr>
          <w:p w14:paraId="1128257E" w14:textId="77777777" w:rsidR="00A03F59" w:rsidRPr="00990165" w:rsidRDefault="00A03F59" w:rsidP="005E22FB">
            <w:pPr>
              <w:pStyle w:val="TAL"/>
            </w:pPr>
            <w:r w:rsidRPr="00990165">
              <w:t>MME IP address for S11</w:t>
            </w:r>
          </w:p>
        </w:tc>
        <w:tc>
          <w:tcPr>
            <w:tcW w:w="6804" w:type="dxa"/>
          </w:tcPr>
          <w:p w14:paraId="4C331CBA" w14:textId="77777777" w:rsidR="00A03F59" w:rsidRPr="00990165" w:rsidRDefault="00A03F59" w:rsidP="005E22FB">
            <w:pPr>
              <w:pStyle w:val="TAL"/>
            </w:pPr>
            <w:r w:rsidRPr="00990165">
              <w:t>MME IP address for the S11 interface (used by S</w:t>
            </w:r>
            <w:r w:rsidRPr="00990165">
              <w:noBreakHyphen/>
              <w:t>GW)</w:t>
            </w:r>
          </w:p>
        </w:tc>
      </w:tr>
      <w:tr w:rsidR="00A03F59" w:rsidRPr="00990165" w14:paraId="09FC8BA6" w14:textId="77777777" w:rsidTr="005E22FB">
        <w:trPr>
          <w:cantSplit/>
        </w:trPr>
        <w:tc>
          <w:tcPr>
            <w:tcW w:w="2835" w:type="dxa"/>
          </w:tcPr>
          <w:p w14:paraId="79C5CC52" w14:textId="77777777" w:rsidR="00A03F59" w:rsidRPr="00990165" w:rsidRDefault="00A03F59" w:rsidP="005E22FB">
            <w:pPr>
              <w:pStyle w:val="TAL"/>
            </w:pPr>
            <w:r w:rsidRPr="00990165">
              <w:t>MME TEID for S11</w:t>
            </w:r>
          </w:p>
        </w:tc>
        <w:tc>
          <w:tcPr>
            <w:tcW w:w="6804" w:type="dxa"/>
          </w:tcPr>
          <w:p w14:paraId="343C57AE" w14:textId="77777777" w:rsidR="00A03F59" w:rsidRPr="00990165" w:rsidRDefault="00A03F59" w:rsidP="005E22FB">
            <w:pPr>
              <w:pStyle w:val="TAL"/>
            </w:pPr>
            <w:r w:rsidRPr="00990165">
              <w:t>MME Tunnel Endpoint Identifier for S11 interface.</w:t>
            </w:r>
          </w:p>
        </w:tc>
      </w:tr>
      <w:tr w:rsidR="00A03F59" w:rsidRPr="00990165" w14:paraId="2F6C1597" w14:textId="77777777" w:rsidTr="005E22FB">
        <w:trPr>
          <w:cantSplit/>
          <w:trHeight w:val="276"/>
        </w:trPr>
        <w:tc>
          <w:tcPr>
            <w:tcW w:w="2835" w:type="dxa"/>
          </w:tcPr>
          <w:p w14:paraId="38862630" w14:textId="77777777" w:rsidR="00A03F59" w:rsidRPr="00990165" w:rsidRDefault="00A03F59" w:rsidP="005E22FB">
            <w:pPr>
              <w:pStyle w:val="TAL"/>
            </w:pPr>
            <w:r w:rsidRPr="00990165">
              <w:t>S</w:t>
            </w:r>
            <w:r w:rsidRPr="00990165">
              <w:noBreakHyphen/>
              <w:t>GW IP address for S11/S4</w:t>
            </w:r>
          </w:p>
        </w:tc>
        <w:tc>
          <w:tcPr>
            <w:tcW w:w="6804" w:type="dxa"/>
          </w:tcPr>
          <w:p w14:paraId="0D73D2D6" w14:textId="77777777" w:rsidR="00A03F59" w:rsidRPr="00990165" w:rsidRDefault="00A03F59" w:rsidP="005E22FB">
            <w:pPr>
              <w:pStyle w:val="TAL"/>
            </w:pPr>
            <w:r w:rsidRPr="00990165">
              <w:t>S</w:t>
            </w:r>
            <w:r w:rsidRPr="00990165">
              <w:noBreakHyphen/>
              <w:t>GW IP address</w:t>
            </w:r>
            <w:r w:rsidRPr="00990165">
              <w:rPr>
                <w:lang w:eastAsia="ja-JP"/>
              </w:rPr>
              <w:t xml:space="preserve"> </w:t>
            </w:r>
            <w:r w:rsidRPr="00990165">
              <w:t>for the S11 and S4 interfaces</w:t>
            </w:r>
          </w:p>
        </w:tc>
      </w:tr>
      <w:tr w:rsidR="00A03F59" w:rsidRPr="00990165" w14:paraId="72ABE8ED" w14:textId="77777777" w:rsidTr="005E22FB">
        <w:trPr>
          <w:cantSplit/>
        </w:trPr>
        <w:tc>
          <w:tcPr>
            <w:tcW w:w="2835" w:type="dxa"/>
          </w:tcPr>
          <w:p w14:paraId="6084FE05" w14:textId="77777777" w:rsidR="00A03F59" w:rsidRPr="00990165" w:rsidRDefault="00A03F59" w:rsidP="005E22FB">
            <w:pPr>
              <w:pStyle w:val="TAL"/>
            </w:pPr>
            <w:r w:rsidRPr="00990165">
              <w:t>S</w:t>
            </w:r>
            <w:r w:rsidRPr="00990165">
              <w:noBreakHyphen/>
              <w:t>GW TEID for S11/S4</w:t>
            </w:r>
          </w:p>
        </w:tc>
        <w:tc>
          <w:tcPr>
            <w:tcW w:w="6804" w:type="dxa"/>
          </w:tcPr>
          <w:p w14:paraId="6912008C" w14:textId="77777777" w:rsidR="00A03F59" w:rsidRPr="00990165" w:rsidRDefault="00A03F59" w:rsidP="005E22FB">
            <w:pPr>
              <w:pStyle w:val="TAL"/>
            </w:pPr>
            <w:r w:rsidRPr="00990165">
              <w:t>S</w:t>
            </w:r>
            <w:r w:rsidRPr="00990165">
              <w:noBreakHyphen/>
              <w:t>GW Tunnel Endpoint Identifier for the S11 and S4 interfaces.</w:t>
            </w:r>
          </w:p>
        </w:tc>
      </w:tr>
      <w:tr w:rsidR="00A03F59" w:rsidRPr="00990165" w14:paraId="7FB9D1D7" w14:textId="77777777" w:rsidTr="005E22FB">
        <w:trPr>
          <w:cantSplit/>
        </w:trPr>
        <w:tc>
          <w:tcPr>
            <w:tcW w:w="2835" w:type="dxa"/>
          </w:tcPr>
          <w:p w14:paraId="4813C5C8" w14:textId="77777777" w:rsidR="00A03F59" w:rsidRPr="00990165" w:rsidRDefault="00A03F59" w:rsidP="005E22FB">
            <w:pPr>
              <w:pStyle w:val="TAL"/>
            </w:pPr>
            <w:r w:rsidRPr="00990165">
              <w:t>SGSN IP address for S3</w:t>
            </w:r>
          </w:p>
        </w:tc>
        <w:tc>
          <w:tcPr>
            <w:tcW w:w="6804" w:type="dxa"/>
          </w:tcPr>
          <w:p w14:paraId="399762E6" w14:textId="77777777" w:rsidR="00A03F59" w:rsidRPr="00990165" w:rsidRDefault="00A03F59" w:rsidP="005E22FB">
            <w:pPr>
              <w:pStyle w:val="TAL"/>
            </w:pPr>
            <w:r w:rsidRPr="00990165">
              <w:t>SGSN IP address for the S3 interface (used if ISR is activated for the GERAN and /or UTRAN capable UE)</w:t>
            </w:r>
          </w:p>
        </w:tc>
      </w:tr>
      <w:tr w:rsidR="00A03F59" w:rsidRPr="00990165" w14:paraId="7050C74C" w14:textId="77777777" w:rsidTr="005E22FB">
        <w:trPr>
          <w:cantSplit/>
        </w:trPr>
        <w:tc>
          <w:tcPr>
            <w:tcW w:w="2835" w:type="dxa"/>
          </w:tcPr>
          <w:p w14:paraId="16B41F77" w14:textId="77777777" w:rsidR="00A03F59" w:rsidRPr="00990165" w:rsidRDefault="00A03F59" w:rsidP="005E22FB">
            <w:pPr>
              <w:pStyle w:val="TAL"/>
            </w:pPr>
            <w:r w:rsidRPr="00990165">
              <w:t>SGSN TEID for S3</w:t>
            </w:r>
          </w:p>
        </w:tc>
        <w:tc>
          <w:tcPr>
            <w:tcW w:w="6804" w:type="dxa"/>
          </w:tcPr>
          <w:p w14:paraId="1727E389" w14:textId="77777777" w:rsidR="00A03F59" w:rsidRPr="00990165" w:rsidRDefault="00A03F59" w:rsidP="005E22FB">
            <w:pPr>
              <w:pStyle w:val="TAL"/>
            </w:pPr>
            <w:r w:rsidRPr="00990165">
              <w:t>SGSN Tunnel Endpoint Identifier for S3 interface (used if ISR is activated for the E-UTRAN capable UE)</w:t>
            </w:r>
          </w:p>
        </w:tc>
      </w:tr>
      <w:tr w:rsidR="00A03F59" w:rsidRPr="00990165" w14:paraId="0FB5D7AF" w14:textId="77777777" w:rsidTr="005E22FB">
        <w:trPr>
          <w:cantSplit/>
        </w:trPr>
        <w:tc>
          <w:tcPr>
            <w:tcW w:w="2835" w:type="dxa"/>
          </w:tcPr>
          <w:p w14:paraId="65FAA837" w14:textId="77777777" w:rsidR="00A03F59" w:rsidRPr="00990165" w:rsidRDefault="00A03F59" w:rsidP="005E22FB">
            <w:pPr>
              <w:pStyle w:val="TAL"/>
            </w:pPr>
            <w:r w:rsidRPr="00AD079E">
              <w:rPr>
                <w:noProof/>
              </w:rPr>
              <w:t>eNodeB</w:t>
            </w:r>
            <w:r w:rsidRPr="00990165">
              <w:t xml:space="preserve"> Address in Use for S1-MME</w:t>
            </w:r>
          </w:p>
        </w:tc>
        <w:tc>
          <w:tcPr>
            <w:tcW w:w="6804" w:type="dxa"/>
          </w:tcPr>
          <w:p w14:paraId="5C143EB0" w14:textId="77777777" w:rsidR="00A03F59" w:rsidRPr="00990165" w:rsidRDefault="00A03F59" w:rsidP="005E22FB">
            <w:pPr>
              <w:pStyle w:val="TAL"/>
            </w:pPr>
            <w:r w:rsidRPr="00990165">
              <w:t xml:space="preserve">The IP address of the </w:t>
            </w:r>
            <w:r w:rsidRPr="00AD079E">
              <w:rPr>
                <w:noProof/>
              </w:rPr>
              <w:t>eNodeB</w:t>
            </w:r>
            <w:r w:rsidRPr="00990165">
              <w:t xml:space="preserve"> currently used for S1-MME.</w:t>
            </w:r>
          </w:p>
        </w:tc>
      </w:tr>
      <w:tr w:rsidR="00A03F59" w:rsidRPr="00990165" w14:paraId="23AA632C" w14:textId="77777777" w:rsidTr="005E22FB">
        <w:trPr>
          <w:cantSplit/>
        </w:trPr>
        <w:tc>
          <w:tcPr>
            <w:tcW w:w="2835" w:type="dxa"/>
          </w:tcPr>
          <w:p w14:paraId="4E1FFDB6" w14:textId="77777777" w:rsidR="00A03F59" w:rsidRPr="00990165" w:rsidRDefault="00A03F59" w:rsidP="005E22FB">
            <w:pPr>
              <w:pStyle w:val="TAL"/>
            </w:pPr>
            <w:r w:rsidRPr="00AD079E">
              <w:rPr>
                <w:noProof/>
              </w:rPr>
              <w:t>eNodeB</w:t>
            </w:r>
            <w:r w:rsidRPr="00990165">
              <w:t xml:space="preserve"> UE S1AP ID</w:t>
            </w:r>
          </w:p>
        </w:tc>
        <w:tc>
          <w:tcPr>
            <w:tcW w:w="6804" w:type="dxa"/>
          </w:tcPr>
          <w:p w14:paraId="3C54FE3E" w14:textId="77777777" w:rsidR="00A03F59" w:rsidRPr="00990165" w:rsidRDefault="00A03F59" w:rsidP="005E22FB">
            <w:pPr>
              <w:pStyle w:val="TAL"/>
            </w:pPr>
            <w:r w:rsidRPr="00990165">
              <w:t xml:space="preserve">Unique identity of the UE within </w:t>
            </w:r>
            <w:r w:rsidRPr="00AD079E">
              <w:rPr>
                <w:noProof/>
              </w:rPr>
              <w:t>eNodeB</w:t>
            </w:r>
            <w:r w:rsidRPr="00990165">
              <w:t>.</w:t>
            </w:r>
          </w:p>
        </w:tc>
      </w:tr>
      <w:tr w:rsidR="00A03F59" w:rsidRPr="00990165" w14:paraId="75A2E3F3" w14:textId="77777777" w:rsidTr="005E22FB">
        <w:trPr>
          <w:cantSplit/>
        </w:trPr>
        <w:tc>
          <w:tcPr>
            <w:tcW w:w="2835" w:type="dxa"/>
          </w:tcPr>
          <w:p w14:paraId="5AAB4FDF" w14:textId="77777777" w:rsidR="00A03F59" w:rsidRPr="00990165" w:rsidRDefault="00A03F59" w:rsidP="005E22FB">
            <w:pPr>
              <w:pStyle w:val="TAL"/>
            </w:pPr>
            <w:r w:rsidRPr="00990165">
              <w:t>MME UE S1AP ID</w:t>
            </w:r>
          </w:p>
        </w:tc>
        <w:tc>
          <w:tcPr>
            <w:tcW w:w="6804" w:type="dxa"/>
          </w:tcPr>
          <w:p w14:paraId="79240363" w14:textId="77777777" w:rsidR="00A03F59" w:rsidRPr="00990165" w:rsidRDefault="00A03F59" w:rsidP="005E22FB">
            <w:pPr>
              <w:pStyle w:val="TAL"/>
            </w:pPr>
            <w:r w:rsidRPr="00990165">
              <w:t>Unique identity of the UE within MME.</w:t>
            </w:r>
          </w:p>
        </w:tc>
      </w:tr>
      <w:tr w:rsidR="00A03F59" w:rsidRPr="00990165" w14:paraId="546ECC5F" w14:textId="77777777" w:rsidTr="005E22FB">
        <w:trPr>
          <w:cantSplit/>
        </w:trPr>
        <w:tc>
          <w:tcPr>
            <w:tcW w:w="2835" w:type="dxa"/>
          </w:tcPr>
          <w:p w14:paraId="050FCC34" w14:textId="77777777" w:rsidR="00A03F59" w:rsidRPr="00990165" w:rsidRDefault="00A03F59" w:rsidP="005E22FB">
            <w:pPr>
              <w:pStyle w:val="TAL"/>
            </w:pPr>
            <w:r w:rsidRPr="00990165">
              <w:t>Subscribed UE-AMBR</w:t>
            </w:r>
          </w:p>
        </w:tc>
        <w:tc>
          <w:tcPr>
            <w:tcW w:w="6804" w:type="dxa"/>
          </w:tcPr>
          <w:p w14:paraId="4A19A229" w14:textId="77777777" w:rsidR="00A03F59" w:rsidRPr="00990165" w:rsidRDefault="00A03F59" w:rsidP="005E22FB">
            <w:pPr>
              <w:pStyle w:val="TAL"/>
            </w:pPr>
            <w:r w:rsidRPr="00990165">
              <w:t>The Maximum Aggregated uplink and downlink MBR values to be shared across all Non-GBR bearers according to the subscription of the user.</w:t>
            </w:r>
          </w:p>
        </w:tc>
      </w:tr>
      <w:tr w:rsidR="00A03F59" w:rsidRPr="00990165" w14:paraId="686EA5D0" w14:textId="77777777" w:rsidTr="005E22FB">
        <w:trPr>
          <w:cantSplit/>
        </w:trPr>
        <w:tc>
          <w:tcPr>
            <w:tcW w:w="2835" w:type="dxa"/>
          </w:tcPr>
          <w:p w14:paraId="39A32B4F" w14:textId="77777777" w:rsidR="00A03F59" w:rsidRPr="00990165" w:rsidRDefault="00A03F59" w:rsidP="005E22FB">
            <w:pPr>
              <w:pStyle w:val="TAL"/>
            </w:pPr>
            <w:r w:rsidRPr="00990165">
              <w:t>UE-AMBR</w:t>
            </w:r>
          </w:p>
        </w:tc>
        <w:tc>
          <w:tcPr>
            <w:tcW w:w="6804" w:type="dxa"/>
          </w:tcPr>
          <w:p w14:paraId="43C14486" w14:textId="77777777" w:rsidR="00A03F59" w:rsidRPr="00990165" w:rsidRDefault="00A03F59" w:rsidP="005E22FB">
            <w:pPr>
              <w:pStyle w:val="TAL"/>
            </w:pPr>
            <w:r w:rsidRPr="00990165">
              <w:t>The currently used Maximum Aggregated uplink and downlink MBR values to be shared across all Non-GBR bearers.</w:t>
            </w:r>
          </w:p>
        </w:tc>
      </w:tr>
      <w:tr w:rsidR="00A03F59" w:rsidRPr="00990165" w14:paraId="100B1933" w14:textId="77777777" w:rsidTr="005E22FB">
        <w:trPr>
          <w:cantSplit/>
        </w:trPr>
        <w:tc>
          <w:tcPr>
            <w:tcW w:w="2835" w:type="dxa"/>
          </w:tcPr>
          <w:p w14:paraId="77DC144B" w14:textId="77777777" w:rsidR="00A03F59" w:rsidRPr="00990165" w:rsidRDefault="00A03F59" w:rsidP="005E22FB">
            <w:pPr>
              <w:pStyle w:val="TAL"/>
            </w:pPr>
            <w:r w:rsidRPr="00990165">
              <w:t>EPS Subscribed Charging Characteristics</w:t>
            </w:r>
          </w:p>
        </w:tc>
        <w:tc>
          <w:tcPr>
            <w:tcW w:w="6804" w:type="dxa"/>
          </w:tcPr>
          <w:p w14:paraId="51038B7D" w14:textId="77777777" w:rsidR="00A03F59" w:rsidRPr="00990165" w:rsidRDefault="00A03F59" w:rsidP="005E22FB">
            <w:pPr>
              <w:pStyle w:val="TAL"/>
            </w:pPr>
            <w:r w:rsidRPr="00990165">
              <w:t>The charging characteristics for the UE e.g. normal, prepaid, flat rate and/or hot billing.</w:t>
            </w:r>
          </w:p>
        </w:tc>
      </w:tr>
      <w:tr w:rsidR="00A03F59" w:rsidRPr="00990165" w14:paraId="58A34E3B" w14:textId="77777777" w:rsidTr="005E22FB">
        <w:trPr>
          <w:cantSplit/>
        </w:trPr>
        <w:tc>
          <w:tcPr>
            <w:tcW w:w="2835" w:type="dxa"/>
          </w:tcPr>
          <w:p w14:paraId="14D26464" w14:textId="77777777" w:rsidR="00A03F59" w:rsidRPr="00990165" w:rsidRDefault="00A03F59" w:rsidP="005E22FB">
            <w:pPr>
              <w:pStyle w:val="TAL"/>
            </w:pPr>
            <w:r w:rsidRPr="00990165">
              <w:t>Subscribed RFSP Index</w:t>
            </w:r>
          </w:p>
        </w:tc>
        <w:tc>
          <w:tcPr>
            <w:tcW w:w="6804" w:type="dxa"/>
          </w:tcPr>
          <w:p w14:paraId="6661FFE8" w14:textId="77777777" w:rsidR="00A03F59" w:rsidRPr="00990165" w:rsidRDefault="00A03F59" w:rsidP="005E22FB">
            <w:pPr>
              <w:pStyle w:val="TAL"/>
            </w:pPr>
            <w:r w:rsidRPr="00990165">
              <w:t>An index to specific RRM configuration in the E-UTRAN that is received from the HSS.</w:t>
            </w:r>
          </w:p>
        </w:tc>
      </w:tr>
      <w:tr w:rsidR="00A03F59" w:rsidRPr="00990165" w14:paraId="7DF58CB0" w14:textId="77777777" w:rsidTr="005E22FB">
        <w:trPr>
          <w:cantSplit/>
        </w:trPr>
        <w:tc>
          <w:tcPr>
            <w:tcW w:w="2835" w:type="dxa"/>
          </w:tcPr>
          <w:p w14:paraId="0BFD1D4E" w14:textId="77777777" w:rsidR="00A03F59" w:rsidRPr="00990165" w:rsidRDefault="00A03F59" w:rsidP="005E22FB">
            <w:pPr>
              <w:pStyle w:val="TAL"/>
            </w:pPr>
            <w:r>
              <w:t>Subscribed Additional RRM Policy Index</w:t>
            </w:r>
          </w:p>
        </w:tc>
        <w:tc>
          <w:tcPr>
            <w:tcW w:w="6804" w:type="dxa"/>
          </w:tcPr>
          <w:p w14:paraId="0859F415" w14:textId="77777777" w:rsidR="00A03F59" w:rsidRPr="00990165" w:rsidRDefault="00A03F59" w:rsidP="005E22FB">
            <w:pPr>
              <w:pStyle w:val="TAL"/>
            </w:pPr>
            <w:r>
              <w:t>An index to additional RRM configuration in the E-UTRAN that is received from the HSS</w:t>
            </w:r>
          </w:p>
        </w:tc>
      </w:tr>
      <w:tr w:rsidR="00A03F59" w:rsidRPr="00990165" w14:paraId="24FDAF0C" w14:textId="77777777" w:rsidTr="005E22FB">
        <w:trPr>
          <w:cantSplit/>
        </w:trPr>
        <w:tc>
          <w:tcPr>
            <w:tcW w:w="2835" w:type="dxa"/>
          </w:tcPr>
          <w:p w14:paraId="50232B94" w14:textId="77777777" w:rsidR="00A03F59" w:rsidRPr="00990165" w:rsidRDefault="00A03F59" w:rsidP="005E22FB">
            <w:pPr>
              <w:pStyle w:val="TAL"/>
            </w:pPr>
            <w:r w:rsidRPr="00990165">
              <w:t>RFSP Index in Use</w:t>
            </w:r>
          </w:p>
        </w:tc>
        <w:tc>
          <w:tcPr>
            <w:tcW w:w="6804" w:type="dxa"/>
          </w:tcPr>
          <w:p w14:paraId="704BBF7A" w14:textId="77777777" w:rsidR="00A03F59" w:rsidRPr="00990165" w:rsidRDefault="00A03F59" w:rsidP="005E22FB">
            <w:pPr>
              <w:pStyle w:val="TAL"/>
            </w:pPr>
            <w:r w:rsidRPr="00990165">
              <w:t>An index to specific RRM configuration in the E-UTRAN that is currently in use.</w:t>
            </w:r>
          </w:p>
        </w:tc>
      </w:tr>
      <w:tr w:rsidR="00A03F59" w:rsidRPr="00990165" w14:paraId="5C23D287" w14:textId="77777777" w:rsidTr="005E22FB">
        <w:trPr>
          <w:cantSplit/>
        </w:trPr>
        <w:tc>
          <w:tcPr>
            <w:tcW w:w="2835" w:type="dxa"/>
          </w:tcPr>
          <w:p w14:paraId="33311F6D" w14:textId="77777777" w:rsidR="00A03F59" w:rsidRPr="00990165" w:rsidRDefault="00A03F59" w:rsidP="005E22FB">
            <w:pPr>
              <w:pStyle w:val="TAL"/>
            </w:pPr>
            <w:r>
              <w:t>Additional RRM Policy Index in Use</w:t>
            </w:r>
          </w:p>
        </w:tc>
        <w:tc>
          <w:tcPr>
            <w:tcW w:w="6804" w:type="dxa"/>
          </w:tcPr>
          <w:p w14:paraId="7E8F57AF" w14:textId="77777777" w:rsidR="00A03F59" w:rsidRPr="00990165" w:rsidRDefault="00A03F59" w:rsidP="005E22FB">
            <w:pPr>
              <w:pStyle w:val="TAL"/>
            </w:pPr>
            <w:r>
              <w:t>An index to additional RRM configuration in the E-UTRAN that is currently in use</w:t>
            </w:r>
          </w:p>
        </w:tc>
      </w:tr>
      <w:tr w:rsidR="00A03F59" w:rsidRPr="00990165" w14:paraId="6075DF4B" w14:textId="77777777" w:rsidTr="005E22FB">
        <w:trPr>
          <w:cantSplit/>
        </w:trPr>
        <w:tc>
          <w:tcPr>
            <w:tcW w:w="2835" w:type="dxa"/>
          </w:tcPr>
          <w:p w14:paraId="65506BEB" w14:textId="77777777" w:rsidR="00A03F59" w:rsidRPr="00990165" w:rsidRDefault="00A03F59" w:rsidP="005E22FB">
            <w:pPr>
              <w:pStyle w:val="TAL"/>
            </w:pPr>
            <w:r w:rsidRPr="00990165">
              <w:t>Trace reference</w:t>
            </w:r>
          </w:p>
        </w:tc>
        <w:tc>
          <w:tcPr>
            <w:tcW w:w="6804" w:type="dxa"/>
          </w:tcPr>
          <w:p w14:paraId="5948FF45" w14:textId="77777777" w:rsidR="00A03F59" w:rsidRPr="00990165" w:rsidRDefault="00A03F59" w:rsidP="005E22FB">
            <w:pPr>
              <w:pStyle w:val="TAL"/>
            </w:pPr>
            <w:r w:rsidRPr="00990165">
              <w:t>Identifies a record or a collection of records for a particular trace.</w:t>
            </w:r>
          </w:p>
        </w:tc>
      </w:tr>
      <w:tr w:rsidR="00A03F59" w:rsidRPr="00990165" w14:paraId="438F3DF4" w14:textId="77777777" w:rsidTr="005E22FB">
        <w:trPr>
          <w:cantSplit/>
        </w:trPr>
        <w:tc>
          <w:tcPr>
            <w:tcW w:w="2835" w:type="dxa"/>
          </w:tcPr>
          <w:p w14:paraId="2504294C" w14:textId="77777777" w:rsidR="00A03F59" w:rsidRPr="00990165" w:rsidRDefault="00A03F59" w:rsidP="005E22FB">
            <w:pPr>
              <w:pStyle w:val="TAL"/>
            </w:pPr>
            <w:r w:rsidRPr="00990165">
              <w:t>Trace type</w:t>
            </w:r>
          </w:p>
        </w:tc>
        <w:tc>
          <w:tcPr>
            <w:tcW w:w="6804" w:type="dxa"/>
          </w:tcPr>
          <w:p w14:paraId="2BB1156A" w14:textId="77777777" w:rsidR="00A03F59" w:rsidRPr="00990165" w:rsidRDefault="00A03F59" w:rsidP="005E22FB">
            <w:pPr>
              <w:pStyle w:val="TAL"/>
            </w:pPr>
            <w:r w:rsidRPr="00990165">
              <w:t>Indicates the type of trace</w:t>
            </w:r>
          </w:p>
        </w:tc>
      </w:tr>
      <w:tr w:rsidR="00A03F59" w:rsidRPr="00990165" w14:paraId="5F5B5161" w14:textId="77777777" w:rsidTr="005E22FB">
        <w:trPr>
          <w:cantSplit/>
        </w:trPr>
        <w:tc>
          <w:tcPr>
            <w:tcW w:w="2835" w:type="dxa"/>
          </w:tcPr>
          <w:p w14:paraId="69488730" w14:textId="77777777" w:rsidR="00A03F59" w:rsidRPr="00990165" w:rsidRDefault="00A03F59" w:rsidP="005E22FB">
            <w:pPr>
              <w:pStyle w:val="TAL"/>
            </w:pPr>
            <w:r w:rsidRPr="00990165">
              <w:t>Trigger id</w:t>
            </w:r>
          </w:p>
        </w:tc>
        <w:tc>
          <w:tcPr>
            <w:tcW w:w="6804" w:type="dxa"/>
          </w:tcPr>
          <w:p w14:paraId="1E773C91" w14:textId="77777777" w:rsidR="00A03F59" w:rsidRPr="00990165" w:rsidRDefault="00A03F59" w:rsidP="005E22FB">
            <w:pPr>
              <w:pStyle w:val="TAL"/>
            </w:pPr>
            <w:r w:rsidRPr="00990165">
              <w:t>Identifies the entity that initiated the trace</w:t>
            </w:r>
          </w:p>
        </w:tc>
      </w:tr>
      <w:tr w:rsidR="00A03F59" w:rsidRPr="00990165" w14:paraId="38F1F538" w14:textId="77777777" w:rsidTr="005E22FB">
        <w:trPr>
          <w:cantSplit/>
        </w:trPr>
        <w:tc>
          <w:tcPr>
            <w:tcW w:w="2835" w:type="dxa"/>
          </w:tcPr>
          <w:p w14:paraId="4D4DD3C0" w14:textId="77777777" w:rsidR="00A03F59" w:rsidRPr="00990165" w:rsidRDefault="00A03F59" w:rsidP="005E22FB">
            <w:pPr>
              <w:pStyle w:val="TAL"/>
            </w:pPr>
            <w:r w:rsidRPr="00990165">
              <w:t>OMC identity</w:t>
            </w:r>
          </w:p>
        </w:tc>
        <w:tc>
          <w:tcPr>
            <w:tcW w:w="6804" w:type="dxa"/>
          </w:tcPr>
          <w:p w14:paraId="3DC13A9A" w14:textId="77777777" w:rsidR="00A03F59" w:rsidRPr="00990165" w:rsidRDefault="00A03F59" w:rsidP="005E22FB">
            <w:pPr>
              <w:pStyle w:val="TAL"/>
            </w:pPr>
            <w:r w:rsidRPr="00990165">
              <w:t>Identifies the OMC that shall receive the trace record(s).</w:t>
            </w:r>
          </w:p>
        </w:tc>
      </w:tr>
      <w:tr w:rsidR="00A03F59" w:rsidRPr="00990165" w14:paraId="705F15EF" w14:textId="77777777" w:rsidTr="005E22FB">
        <w:trPr>
          <w:cantSplit/>
        </w:trPr>
        <w:tc>
          <w:tcPr>
            <w:tcW w:w="2835" w:type="dxa"/>
          </w:tcPr>
          <w:p w14:paraId="355945ED" w14:textId="77777777" w:rsidR="00A03F59" w:rsidRPr="00990165" w:rsidRDefault="00A03F59" w:rsidP="005E22FB">
            <w:pPr>
              <w:pStyle w:val="TAL"/>
            </w:pPr>
            <w:r w:rsidRPr="00990165">
              <w:t>URRP-MME</w:t>
            </w:r>
          </w:p>
        </w:tc>
        <w:tc>
          <w:tcPr>
            <w:tcW w:w="6804" w:type="dxa"/>
          </w:tcPr>
          <w:p w14:paraId="3CDC741B" w14:textId="77777777" w:rsidR="00A03F59" w:rsidRPr="00990165" w:rsidRDefault="00A03F59" w:rsidP="005E22FB">
            <w:pPr>
              <w:pStyle w:val="TAL"/>
            </w:pPr>
            <w:r w:rsidRPr="00990165">
              <w:t>URRP-MME indicating that the HSS has requested the MME to notify the HSS regarding UE reachability at the MME</w:t>
            </w:r>
          </w:p>
        </w:tc>
      </w:tr>
      <w:tr w:rsidR="00A03F59" w:rsidRPr="00990165" w14:paraId="204D3CD7" w14:textId="77777777" w:rsidTr="005E22FB">
        <w:trPr>
          <w:cantSplit/>
        </w:trPr>
        <w:tc>
          <w:tcPr>
            <w:tcW w:w="2835" w:type="dxa"/>
          </w:tcPr>
          <w:p w14:paraId="0AD961C5" w14:textId="77777777" w:rsidR="00A03F59" w:rsidRPr="00990165" w:rsidRDefault="00A03F59" w:rsidP="005E22FB">
            <w:pPr>
              <w:pStyle w:val="TAL"/>
            </w:pPr>
            <w:r w:rsidRPr="00990165">
              <w:t>DL Data Buffer Expiration Time</w:t>
            </w:r>
          </w:p>
        </w:tc>
        <w:tc>
          <w:tcPr>
            <w:tcW w:w="6804" w:type="dxa"/>
          </w:tcPr>
          <w:p w14:paraId="5088846D" w14:textId="77777777" w:rsidR="00A03F59" w:rsidRPr="00990165" w:rsidRDefault="00A03F59" w:rsidP="005E22FB">
            <w:pPr>
              <w:pStyle w:val="TAL"/>
            </w:pPr>
            <w:r w:rsidRPr="00990165">
              <w:t>When extended buffering of DL data has been invoked for UEs that uses power saving functions e.g. PSM, this time is when the buffer will expire in the Serving GW.</w:t>
            </w:r>
          </w:p>
        </w:tc>
      </w:tr>
      <w:tr w:rsidR="00A03F59" w:rsidRPr="00990165" w14:paraId="0EBCA187" w14:textId="77777777" w:rsidTr="005E22FB">
        <w:trPr>
          <w:cantSplit/>
        </w:trPr>
        <w:tc>
          <w:tcPr>
            <w:tcW w:w="2835" w:type="dxa"/>
          </w:tcPr>
          <w:p w14:paraId="4E23C584" w14:textId="77777777" w:rsidR="00A03F59" w:rsidRPr="00990165" w:rsidRDefault="00A03F59" w:rsidP="005E22FB">
            <w:pPr>
              <w:pStyle w:val="TAL"/>
            </w:pPr>
            <w:r w:rsidRPr="00990165">
              <w:t>Suggested number of buffered downlink packets</w:t>
            </w:r>
          </w:p>
        </w:tc>
        <w:tc>
          <w:tcPr>
            <w:tcW w:w="6804" w:type="dxa"/>
          </w:tcPr>
          <w:p w14:paraId="4D5D48BF" w14:textId="77777777" w:rsidR="00A03F59" w:rsidRPr="00990165" w:rsidRDefault="00A03F59" w:rsidP="005E22FB">
            <w:pPr>
              <w:pStyle w:val="TAL"/>
            </w:pPr>
            <w:r w:rsidRPr="00990165">
              <w:t>Suggested number of buffered downlink packets at extended buffering. This is an optional parameter.</w:t>
            </w:r>
          </w:p>
        </w:tc>
      </w:tr>
      <w:tr w:rsidR="00A03F59" w:rsidRPr="00990165" w14:paraId="5BF88265" w14:textId="77777777" w:rsidTr="005E22FB">
        <w:trPr>
          <w:cantSplit/>
        </w:trPr>
        <w:tc>
          <w:tcPr>
            <w:tcW w:w="2835" w:type="dxa"/>
          </w:tcPr>
          <w:p w14:paraId="758D7F39" w14:textId="77777777" w:rsidR="00A03F59" w:rsidRPr="00990165" w:rsidRDefault="00A03F59" w:rsidP="005E22FB">
            <w:pPr>
              <w:pStyle w:val="TAL"/>
            </w:pPr>
            <w:r w:rsidRPr="00990165">
              <w:t>CSG Subscription Data</w:t>
            </w:r>
          </w:p>
        </w:tc>
        <w:tc>
          <w:tcPr>
            <w:tcW w:w="6804" w:type="dxa"/>
          </w:tcPr>
          <w:p w14:paraId="50569CFA" w14:textId="77777777" w:rsidR="00A03F59" w:rsidRPr="00990165" w:rsidRDefault="00A03F59" w:rsidP="005E22FB">
            <w:pPr>
              <w:pStyle w:val="TAL"/>
            </w:pPr>
            <w:r w:rsidRPr="00990165">
              <w:t xml:space="preserve">The CSG Subscription Data is associated lists of CSG IDs for the visiting PLMN and the equivalent PLMNs </w:t>
            </w:r>
            <w:r>
              <w:t>t</w:t>
            </w:r>
            <w:r w:rsidRPr="00990165">
              <w:t>o the visiting PLMN, and for each CSG ID optionally an associated expiration date which indicates the point in time when the subscription to the CSG ID expires; an absent expiration date indicates unlimited subscription.</w:t>
            </w:r>
          </w:p>
          <w:p w14:paraId="25D0F29F" w14:textId="77777777" w:rsidR="00A03F59" w:rsidRPr="00990165" w:rsidRDefault="00A03F59" w:rsidP="005E22FB">
            <w:pPr>
              <w:pStyle w:val="TAL"/>
            </w:pPr>
            <w:r w:rsidRPr="00990165">
              <w:t>For a CSG ID that can be used to access specific PDNs via Local IP Access, the CSG ID entry includes the corresponding APN(s).</w:t>
            </w:r>
          </w:p>
        </w:tc>
      </w:tr>
      <w:tr w:rsidR="00A03F59" w:rsidRPr="00990165" w14:paraId="5F09D839" w14:textId="77777777" w:rsidTr="005E22FB">
        <w:trPr>
          <w:cantSplit/>
        </w:trPr>
        <w:tc>
          <w:tcPr>
            <w:tcW w:w="2835" w:type="dxa"/>
          </w:tcPr>
          <w:p w14:paraId="67AF4537" w14:textId="77777777" w:rsidR="00A03F59" w:rsidRPr="00990165" w:rsidRDefault="00A03F59" w:rsidP="005E22FB">
            <w:pPr>
              <w:pStyle w:val="TAL"/>
            </w:pPr>
            <w:r w:rsidRPr="00990165">
              <w:t>LIPA Allowed</w:t>
            </w:r>
          </w:p>
        </w:tc>
        <w:tc>
          <w:tcPr>
            <w:tcW w:w="6804" w:type="dxa"/>
          </w:tcPr>
          <w:p w14:paraId="49FF37BB" w14:textId="77777777" w:rsidR="00A03F59" w:rsidRPr="00990165" w:rsidRDefault="00A03F59" w:rsidP="005E22FB">
            <w:pPr>
              <w:pStyle w:val="TAL"/>
            </w:pPr>
            <w:r w:rsidRPr="00990165">
              <w:t>Specifies whether the UE is allowed to use LIPA in this PLMN.</w:t>
            </w:r>
          </w:p>
        </w:tc>
      </w:tr>
      <w:tr w:rsidR="00A03F59" w:rsidRPr="00990165" w14:paraId="0D588A94" w14:textId="77777777" w:rsidTr="005E22FB">
        <w:trPr>
          <w:cantSplit/>
        </w:trPr>
        <w:tc>
          <w:tcPr>
            <w:tcW w:w="2835" w:type="dxa"/>
          </w:tcPr>
          <w:p w14:paraId="17B8F400" w14:textId="77777777" w:rsidR="00A03F59" w:rsidRPr="00990165" w:rsidRDefault="00A03F59" w:rsidP="005E22FB">
            <w:pPr>
              <w:pStyle w:val="TAL"/>
            </w:pPr>
            <w:r>
              <w:t>IAB-Operation Allowed</w:t>
            </w:r>
          </w:p>
        </w:tc>
        <w:tc>
          <w:tcPr>
            <w:tcW w:w="6804" w:type="dxa"/>
          </w:tcPr>
          <w:p w14:paraId="2D75700E" w14:textId="77777777" w:rsidR="00A03F59" w:rsidRPr="00990165" w:rsidRDefault="00A03F59" w:rsidP="005E22FB">
            <w:pPr>
              <w:pStyle w:val="TAL"/>
            </w:pPr>
            <w:r>
              <w:t>Indicates that the subscriber is allowed for IAB-operation.</w:t>
            </w:r>
          </w:p>
        </w:tc>
      </w:tr>
      <w:tr w:rsidR="00A03F59" w:rsidRPr="00990165" w14:paraId="0DA6C055" w14:textId="77777777" w:rsidTr="005E22FB">
        <w:trPr>
          <w:cantSplit/>
        </w:trPr>
        <w:tc>
          <w:tcPr>
            <w:tcW w:w="2835" w:type="dxa"/>
          </w:tcPr>
          <w:p w14:paraId="18C8F9CE" w14:textId="77777777" w:rsidR="00A03F59" w:rsidRPr="00990165" w:rsidRDefault="00A03F59" w:rsidP="005E22FB">
            <w:pPr>
              <w:pStyle w:val="TAL"/>
            </w:pPr>
            <w:r w:rsidRPr="00990165">
              <w:t>Subscribed Periodic RAU/TAU Timer</w:t>
            </w:r>
          </w:p>
        </w:tc>
        <w:tc>
          <w:tcPr>
            <w:tcW w:w="6804" w:type="dxa"/>
          </w:tcPr>
          <w:p w14:paraId="7124037D" w14:textId="77777777" w:rsidR="00A03F59" w:rsidRPr="00990165" w:rsidRDefault="00A03F59" w:rsidP="005E22FB">
            <w:pPr>
              <w:pStyle w:val="TAL"/>
            </w:pPr>
            <w:r w:rsidRPr="00990165">
              <w:t>Indicates a subscribed Periodic RAU/TAU Timer value.</w:t>
            </w:r>
          </w:p>
        </w:tc>
      </w:tr>
      <w:tr w:rsidR="00A03F59" w:rsidRPr="00990165" w14:paraId="2BEAF915" w14:textId="77777777" w:rsidTr="005E22FB">
        <w:trPr>
          <w:cantSplit/>
        </w:trPr>
        <w:tc>
          <w:tcPr>
            <w:tcW w:w="2835" w:type="dxa"/>
          </w:tcPr>
          <w:p w14:paraId="512D4256" w14:textId="77777777" w:rsidR="00A03F59" w:rsidRPr="00990165" w:rsidRDefault="00A03F59" w:rsidP="005E22FB">
            <w:pPr>
              <w:pStyle w:val="TAL"/>
            </w:pPr>
            <w:r w:rsidRPr="00990165">
              <w:t>MPS CS priority</w:t>
            </w:r>
          </w:p>
        </w:tc>
        <w:tc>
          <w:tcPr>
            <w:tcW w:w="6804" w:type="dxa"/>
          </w:tcPr>
          <w:p w14:paraId="5056C5B1" w14:textId="77777777" w:rsidR="00A03F59" w:rsidRPr="00990165" w:rsidRDefault="00A03F59" w:rsidP="005E22FB">
            <w:pPr>
              <w:pStyle w:val="TAL"/>
            </w:pPr>
            <w:r w:rsidRPr="00990165">
              <w:t>Indicates that the UE is subscribed to the eMLPP or 1x RTT priority service in the CS domain.</w:t>
            </w:r>
          </w:p>
        </w:tc>
      </w:tr>
      <w:tr w:rsidR="00A03F59" w:rsidRPr="00990165" w14:paraId="0C6D46E0" w14:textId="77777777" w:rsidTr="005E22FB">
        <w:trPr>
          <w:cantSplit/>
        </w:trPr>
        <w:tc>
          <w:tcPr>
            <w:tcW w:w="2835" w:type="dxa"/>
          </w:tcPr>
          <w:p w14:paraId="7062760A" w14:textId="77777777" w:rsidR="00A03F59" w:rsidRPr="00990165" w:rsidRDefault="00A03F59" w:rsidP="005E22FB">
            <w:pPr>
              <w:pStyle w:val="TAL"/>
            </w:pPr>
            <w:r w:rsidRPr="00990165">
              <w:t>MPS EPS priority</w:t>
            </w:r>
          </w:p>
        </w:tc>
        <w:tc>
          <w:tcPr>
            <w:tcW w:w="6804" w:type="dxa"/>
          </w:tcPr>
          <w:p w14:paraId="0C574E8E" w14:textId="77777777" w:rsidR="00A03F59" w:rsidRPr="00990165" w:rsidRDefault="00A03F59" w:rsidP="005E22FB">
            <w:pPr>
              <w:pStyle w:val="TAL"/>
            </w:pPr>
            <w:r w:rsidRPr="00990165">
              <w:t>Indicates that the UE is subscribed to MPS in the EPS domain.</w:t>
            </w:r>
          </w:p>
        </w:tc>
      </w:tr>
      <w:tr w:rsidR="00A03F59" w:rsidRPr="00990165" w14:paraId="4B49B556" w14:textId="77777777" w:rsidTr="005E22FB">
        <w:trPr>
          <w:cantSplit/>
        </w:trPr>
        <w:tc>
          <w:tcPr>
            <w:tcW w:w="2835" w:type="dxa"/>
          </w:tcPr>
          <w:p w14:paraId="5744B612" w14:textId="77777777" w:rsidR="00A03F59" w:rsidRPr="00990165" w:rsidRDefault="00A03F59" w:rsidP="005E22FB">
            <w:pPr>
              <w:pStyle w:val="TAL"/>
            </w:pPr>
            <w:r w:rsidRPr="00990165">
              <w:lastRenderedPageBreak/>
              <w:t>Voice Support Match Indicator</w:t>
            </w:r>
          </w:p>
        </w:tc>
        <w:tc>
          <w:tcPr>
            <w:tcW w:w="6804" w:type="dxa"/>
          </w:tcPr>
          <w:p w14:paraId="0209C14F" w14:textId="77777777" w:rsidR="00A03F59" w:rsidRPr="00990165" w:rsidRDefault="00A03F59" w:rsidP="005E22FB">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A03F59" w:rsidRPr="00990165" w14:paraId="3219561A" w14:textId="77777777" w:rsidTr="005E22FB">
        <w:trPr>
          <w:cantSplit/>
        </w:trPr>
        <w:tc>
          <w:tcPr>
            <w:tcW w:w="2835" w:type="dxa"/>
          </w:tcPr>
          <w:p w14:paraId="65BE8294" w14:textId="77777777" w:rsidR="00A03F59" w:rsidRPr="00990165" w:rsidRDefault="00A03F59" w:rsidP="005E22FB">
            <w:pPr>
              <w:pStyle w:val="TAL"/>
            </w:pPr>
            <w:r w:rsidRPr="00990165">
              <w:t>Homogenous Support of IMS Voice over PS Sessions</w:t>
            </w:r>
          </w:p>
        </w:tc>
        <w:tc>
          <w:tcPr>
            <w:tcW w:w="6804" w:type="dxa"/>
          </w:tcPr>
          <w:p w14:paraId="58A44C8B" w14:textId="77777777" w:rsidR="00A03F59" w:rsidRPr="00990165" w:rsidRDefault="00A03F59" w:rsidP="005E22FB">
            <w:pPr>
              <w:pStyle w:val="TAL"/>
            </w:pPr>
            <w:r w:rsidRPr="00990165">
              <w:t>Indicates per UE if "IMS Voice over PS Sessions" is homogeneously supported in all TAs in the serving MME or homogeneously not supported, or, support is non-homogeneous/unknown, see clause 4.3.5.8A.</w:t>
            </w:r>
          </w:p>
        </w:tc>
      </w:tr>
      <w:tr w:rsidR="00A03F59" w:rsidRPr="00990165" w14:paraId="656E0F1D" w14:textId="77777777" w:rsidTr="005E22FB">
        <w:trPr>
          <w:cantSplit/>
        </w:trPr>
        <w:tc>
          <w:tcPr>
            <w:tcW w:w="2835" w:type="dxa"/>
          </w:tcPr>
          <w:p w14:paraId="1108E29D" w14:textId="77777777" w:rsidR="00A03F59" w:rsidRPr="00990165" w:rsidRDefault="00A03F59" w:rsidP="005E22FB">
            <w:pPr>
              <w:pStyle w:val="TAL"/>
            </w:pPr>
            <w:r w:rsidRPr="00990165">
              <w:t>UE Radio Capability for Paging Information</w:t>
            </w:r>
            <w:r>
              <w:t xml:space="preserve"> - WB-E-UTRAN</w:t>
            </w:r>
          </w:p>
        </w:tc>
        <w:tc>
          <w:tcPr>
            <w:tcW w:w="6804" w:type="dxa"/>
          </w:tcPr>
          <w:p w14:paraId="1CEA593C" w14:textId="77777777" w:rsidR="00A03F59" w:rsidRPr="00990165" w:rsidRDefault="00A03F59" w:rsidP="005E22FB">
            <w:pPr>
              <w:pStyle w:val="TAL"/>
            </w:pPr>
            <w:r w:rsidRPr="00990165">
              <w:t xml:space="preserve">Information used by the </w:t>
            </w:r>
            <w:r w:rsidRPr="00AD079E">
              <w:rPr>
                <w:noProof/>
              </w:rPr>
              <w:t>eNodeB</w:t>
            </w:r>
            <w:r w:rsidRPr="00990165">
              <w:t xml:space="preserve"> to</w:t>
            </w:r>
            <w:r>
              <w:t xml:space="preserve"> determine the timing of paging events and/or</w:t>
            </w:r>
            <w:r w:rsidRPr="00990165">
              <w:t xml:space="preserve"> enhance the paging towards the UE (see clause 5.11.4). The UE Radio Capability for Paging Information is defined in TS 36.413 [36].</w:t>
            </w:r>
          </w:p>
        </w:tc>
      </w:tr>
      <w:tr w:rsidR="00A03F59" w:rsidRPr="00990165" w14:paraId="3F1902E5" w14:textId="77777777" w:rsidTr="005E22FB">
        <w:trPr>
          <w:cantSplit/>
        </w:trPr>
        <w:tc>
          <w:tcPr>
            <w:tcW w:w="2835" w:type="dxa"/>
          </w:tcPr>
          <w:p w14:paraId="4A46ADD7" w14:textId="77777777" w:rsidR="00A03F59" w:rsidRPr="00990165" w:rsidRDefault="00A03F59" w:rsidP="005E22FB">
            <w:pPr>
              <w:pStyle w:val="TAL"/>
            </w:pPr>
            <w:r>
              <w:t>UE Radio Capability for Paging Information - NB-IoT</w:t>
            </w:r>
          </w:p>
        </w:tc>
        <w:tc>
          <w:tcPr>
            <w:tcW w:w="6804" w:type="dxa"/>
          </w:tcPr>
          <w:p w14:paraId="1487F6F0" w14:textId="77777777" w:rsidR="00A03F59" w:rsidRPr="00990165" w:rsidRDefault="00A03F59" w:rsidP="005E22FB">
            <w:pPr>
              <w:pStyle w:val="TAL"/>
            </w:pPr>
            <w:r>
              <w:t xml:space="preserve">Information used by the </w:t>
            </w:r>
            <w:r w:rsidRPr="00AD079E">
              <w:rPr>
                <w:noProof/>
              </w:rPr>
              <w:t>eNodeB</w:t>
            </w:r>
            <w:r>
              <w:t xml:space="preserve"> to determine the timing of paging events and/or enhance the paging towards the UE (see clause 5.11.4). The UE Radio Capability for Paging Information is defined in TS 36.413 [36].</w:t>
            </w:r>
          </w:p>
        </w:tc>
      </w:tr>
      <w:tr w:rsidR="00A03F59" w:rsidRPr="00990165" w14:paraId="3E99174F" w14:textId="77777777" w:rsidTr="005E22FB">
        <w:trPr>
          <w:cantSplit/>
        </w:trPr>
        <w:tc>
          <w:tcPr>
            <w:tcW w:w="2835" w:type="dxa"/>
          </w:tcPr>
          <w:p w14:paraId="3D90DD63" w14:textId="77777777" w:rsidR="00A03F59" w:rsidRPr="00990165" w:rsidRDefault="00A03F59" w:rsidP="005E22FB">
            <w:pPr>
              <w:pStyle w:val="TAL"/>
            </w:pPr>
            <w:r w:rsidRPr="00990165">
              <w:t xml:space="preserve">Information On Recommended Cells And </w:t>
            </w:r>
            <w:r w:rsidRPr="00AD079E">
              <w:rPr>
                <w:noProof/>
              </w:rPr>
              <w:t>eNodeBs</w:t>
            </w:r>
            <w:r w:rsidRPr="00990165">
              <w:t xml:space="preserve"> For Paging</w:t>
            </w:r>
          </w:p>
        </w:tc>
        <w:tc>
          <w:tcPr>
            <w:tcW w:w="6804" w:type="dxa"/>
          </w:tcPr>
          <w:p w14:paraId="798A02C4" w14:textId="77777777" w:rsidR="00A03F59" w:rsidRPr="00990165" w:rsidRDefault="00A03F59" w:rsidP="005E22FB">
            <w:pPr>
              <w:pStyle w:val="TAL"/>
            </w:pPr>
            <w:r w:rsidRPr="00990165">
              <w:t xml:space="preserve">Information sent by the </w:t>
            </w:r>
            <w:r w:rsidRPr="00AD079E">
              <w:rPr>
                <w:noProof/>
              </w:rPr>
              <w:t>eNodeB</w:t>
            </w:r>
            <w:r w:rsidRPr="00990165">
              <w:t xml:space="preserve">, and used by the MME when paging the UE to help determining the </w:t>
            </w:r>
            <w:r w:rsidRPr="00AD079E">
              <w:rPr>
                <w:noProof/>
              </w:rPr>
              <w:t>eNodeBs</w:t>
            </w:r>
            <w:r w:rsidRPr="00990165">
              <w:t xml:space="preserve"> to be paged as well as to provide the information on recommended cells to each of these </w:t>
            </w:r>
            <w:r w:rsidRPr="00AD079E">
              <w:rPr>
                <w:noProof/>
              </w:rPr>
              <w:t>eNodeBs</w:t>
            </w:r>
            <w:r w:rsidRPr="00990165">
              <w:t xml:space="preserve">, in order to </w:t>
            </w:r>
            <w:r>
              <w:t>optimise</w:t>
            </w:r>
            <w:r w:rsidRPr="00990165">
              <w:t xml:space="preserve"> the probability of successful paging while minimizing the signalling load on the radio path.</w:t>
            </w:r>
          </w:p>
        </w:tc>
      </w:tr>
      <w:tr w:rsidR="00A03F59" w:rsidRPr="00990165" w14:paraId="0DA99ED9" w14:textId="77777777" w:rsidTr="005E22FB">
        <w:trPr>
          <w:cantSplit/>
        </w:trPr>
        <w:tc>
          <w:tcPr>
            <w:tcW w:w="2835" w:type="dxa"/>
          </w:tcPr>
          <w:p w14:paraId="12200027" w14:textId="77777777" w:rsidR="00A03F59" w:rsidRPr="00990165" w:rsidRDefault="00A03F59" w:rsidP="005E22FB">
            <w:pPr>
              <w:pStyle w:val="TAL"/>
            </w:pPr>
            <w:r w:rsidRPr="00990165">
              <w:t>Paging Attempt Count</w:t>
            </w:r>
          </w:p>
        </w:tc>
        <w:tc>
          <w:tcPr>
            <w:tcW w:w="6804" w:type="dxa"/>
          </w:tcPr>
          <w:p w14:paraId="70B29276" w14:textId="77777777" w:rsidR="00A03F59" w:rsidRPr="00990165" w:rsidRDefault="00A03F59" w:rsidP="005E22FB">
            <w:pPr>
              <w:pStyle w:val="TAL"/>
            </w:pPr>
            <w:r w:rsidRPr="00990165">
              <w:t xml:space="preserve">Information provided by the MME and used by the </w:t>
            </w:r>
            <w:r w:rsidRPr="00AD079E">
              <w:rPr>
                <w:noProof/>
              </w:rPr>
              <w:t>eNodeB</w:t>
            </w:r>
            <w:r w:rsidRPr="00990165">
              <w:t xml:space="preserve"> to </w:t>
            </w:r>
            <w:r>
              <w:t>optimise</w:t>
            </w:r>
            <w:r w:rsidRPr="00990165">
              <w:t xml:space="preserve"> signalling load and the use of network resources to successfully page a UE.</w:t>
            </w:r>
          </w:p>
        </w:tc>
      </w:tr>
      <w:tr w:rsidR="00A03F59" w:rsidRPr="00990165" w14:paraId="00DAABE1" w14:textId="77777777" w:rsidTr="005E22FB">
        <w:trPr>
          <w:cantSplit/>
        </w:trPr>
        <w:tc>
          <w:tcPr>
            <w:tcW w:w="2835" w:type="dxa"/>
          </w:tcPr>
          <w:p w14:paraId="3F3FA68D" w14:textId="77777777" w:rsidR="00A03F59" w:rsidRPr="00990165" w:rsidRDefault="00A03F59" w:rsidP="005E22FB">
            <w:pPr>
              <w:pStyle w:val="TAL"/>
            </w:pPr>
            <w:r w:rsidRPr="00990165">
              <w:t>Information for Enhanced Coverage</w:t>
            </w:r>
          </w:p>
        </w:tc>
        <w:tc>
          <w:tcPr>
            <w:tcW w:w="6804" w:type="dxa"/>
          </w:tcPr>
          <w:p w14:paraId="07E54026" w14:textId="77777777" w:rsidR="00A03F59" w:rsidRPr="00990165" w:rsidRDefault="00A03F59" w:rsidP="005E22FB">
            <w:pPr>
              <w:pStyle w:val="TAL"/>
            </w:pPr>
            <w:r w:rsidRPr="00990165">
              <w:t xml:space="preserve">Information for Enhanced Coverage level and cell ID provided by the last </w:t>
            </w:r>
            <w:r w:rsidRPr="00AD079E">
              <w:rPr>
                <w:noProof/>
              </w:rPr>
              <w:t>eNodeB</w:t>
            </w:r>
            <w:r w:rsidRPr="00990165">
              <w:t xml:space="preserve"> the UE was connected to.</w:t>
            </w:r>
          </w:p>
        </w:tc>
      </w:tr>
      <w:tr w:rsidR="00A03F59" w:rsidRPr="00990165" w14:paraId="68265350" w14:textId="77777777" w:rsidTr="005E22FB">
        <w:trPr>
          <w:cantSplit/>
        </w:trPr>
        <w:tc>
          <w:tcPr>
            <w:tcW w:w="2835" w:type="dxa"/>
          </w:tcPr>
          <w:p w14:paraId="60008172" w14:textId="77777777" w:rsidR="00A03F59" w:rsidRPr="00A57149" w:rsidRDefault="00A03F59" w:rsidP="005E22FB">
            <w:pPr>
              <w:pStyle w:val="TAL"/>
              <w:rPr>
                <w:lang w:val="fr-FR"/>
              </w:rPr>
            </w:pPr>
            <w:r w:rsidRPr="00A57149">
              <w:rPr>
                <w:lang w:val="fr-FR"/>
              </w:rPr>
              <w:t>CE mode B Support Indicator</w:t>
            </w:r>
          </w:p>
        </w:tc>
        <w:tc>
          <w:tcPr>
            <w:tcW w:w="6804" w:type="dxa"/>
          </w:tcPr>
          <w:p w14:paraId="0E72E0CA" w14:textId="77777777" w:rsidR="00A03F59" w:rsidRPr="00990165" w:rsidRDefault="00A03F59" w:rsidP="005E22FB">
            <w:pPr>
              <w:pStyle w:val="TAL"/>
            </w:pPr>
            <w:r>
              <w:t xml:space="preserve">Indicates whether CE mode B is supported by the UE. The MME receives this from </w:t>
            </w:r>
            <w:r w:rsidRPr="00AD079E">
              <w:rPr>
                <w:noProof/>
              </w:rPr>
              <w:t>eNodeB</w:t>
            </w:r>
            <w:r>
              <w:t xml:space="preserve"> (see TS 36.413 [36]).</w:t>
            </w:r>
          </w:p>
        </w:tc>
      </w:tr>
      <w:tr w:rsidR="00A03F59" w:rsidRPr="00990165" w14:paraId="6D9DA8E4" w14:textId="77777777" w:rsidTr="005E22FB">
        <w:trPr>
          <w:cantSplit/>
        </w:trPr>
        <w:tc>
          <w:tcPr>
            <w:tcW w:w="2835" w:type="dxa"/>
          </w:tcPr>
          <w:p w14:paraId="21570B2B" w14:textId="77777777" w:rsidR="00A03F59" w:rsidRPr="00990165" w:rsidRDefault="00A03F59" w:rsidP="005E22FB">
            <w:pPr>
              <w:pStyle w:val="TAL"/>
            </w:pPr>
            <w:r w:rsidRPr="00990165">
              <w:t>Enhanced Coverage Restricted</w:t>
            </w:r>
          </w:p>
        </w:tc>
        <w:tc>
          <w:tcPr>
            <w:tcW w:w="6804" w:type="dxa"/>
          </w:tcPr>
          <w:p w14:paraId="235421B4" w14:textId="77777777" w:rsidR="00A03F59" w:rsidRPr="00990165" w:rsidRDefault="00A03F59" w:rsidP="005E22FB">
            <w:pPr>
              <w:pStyle w:val="TAL"/>
            </w:pPr>
            <w:r w:rsidRPr="00990165">
              <w:t>Specifies whether the UE is restricted to use enhanced coverage feature or not.</w:t>
            </w:r>
          </w:p>
        </w:tc>
      </w:tr>
      <w:tr w:rsidR="00A03F59" w:rsidRPr="00990165" w14:paraId="6613CA2B" w14:textId="77777777" w:rsidTr="005E22FB">
        <w:trPr>
          <w:cantSplit/>
        </w:trPr>
        <w:tc>
          <w:tcPr>
            <w:tcW w:w="2835" w:type="dxa"/>
          </w:tcPr>
          <w:p w14:paraId="54651D00" w14:textId="77777777" w:rsidR="00A03F59" w:rsidRPr="00990165" w:rsidRDefault="00A03F59" w:rsidP="005E22FB">
            <w:pPr>
              <w:pStyle w:val="TAL"/>
            </w:pPr>
            <w:r>
              <w:t>CE mode B Restricted</w:t>
            </w:r>
          </w:p>
        </w:tc>
        <w:tc>
          <w:tcPr>
            <w:tcW w:w="6804" w:type="dxa"/>
          </w:tcPr>
          <w:p w14:paraId="461671AD" w14:textId="77777777" w:rsidR="00A03F59" w:rsidRPr="00990165" w:rsidRDefault="00A03F59" w:rsidP="005E22FB">
            <w:pPr>
              <w:pStyle w:val="TAL"/>
            </w:pPr>
            <w:r>
              <w:t>Specifies whether the UE is restricted to use CE mode B (i.e. Coverage Extension mode B) or not.</w:t>
            </w:r>
          </w:p>
        </w:tc>
      </w:tr>
      <w:tr w:rsidR="00A03F59" w:rsidRPr="00990165" w14:paraId="69261449" w14:textId="77777777" w:rsidTr="005E22FB">
        <w:trPr>
          <w:cantSplit/>
        </w:trPr>
        <w:tc>
          <w:tcPr>
            <w:tcW w:w="2835" w:type="dxa"/>
          </w:tcPr>
          <w:p w14:paraId="203FC909" w14:textId="77777777" w:rsidR="00A03F59" w:rsidRPr="00990165" w:rsidRDefault="00A03F59" w:rsidP="005E22FB">
            <w:pPr>
              <w:pStyle w:val="TAL"/>
            </w:pPr>
            <w:r w:rsidRPr="00990165">
              <w:t>UE Usage Type</w:t>
            </w:r>
          </w:p>
        </w:tc>
        <w:tc>
          <w:tcPr>
            <w:tcW w:w="6804" w:type="dxa"/>
          </w:tcPr>
          <w:p w14:paraId="4A1029F2" w14:textId="77777777" w:rsidR="00A03F59" w:rsidRPr="00990165" w:rsidRDefault="00A03F59" w:rsidP="005E22FB">
            <w:pPr>
              <w:pStyle w:val="TAL"/>
            </w:pPr>
            <w:r w:rsidRPr="00990165">
              <w:t>Indicates the usage characteristics of the UE for use with Dedicated Core Networks (see clause 4.3.25).</w:t>
            </w:r>
          </w:p>
        </w:tc>
      </w:tr>
      <w:tr w:rsidR="00A03F59" w:rsidRPr="00990165" w14:paraId="6AE660E4" w14:textId="77777777" w:rsidTr="005E22FB">
        <w:trPr>
          <w:cantSplit/>
        </w:trPr>
        <w:tc>
          <w:tcPr>
            <w:tcW w:w="2835" w:type="dxa"/>
          </w:tcPr>
          <w:p w14:paraId="74E51985" w14:textId="77777777" w:rsidR="00A03F59" w:rsidRPr="00990165" w:rsidRDefault="00A03F59" w:rsidP="005E22FB">
            <w:pPr>
              <w:pStyle w:val="TAL"/>
            </w:pPr>
            <w:r w:rsidRPr="00990165">
              <w:t>Group ID-list</w:t>
            </w:r>
          </w:p>
        </w:tc>
        <w:tc>
          <w:tcPr>
            <w:tcW w:w="6804" w:type="dxa"/>
          </w:tcPr>
          <w:p w14:paraId="1410FDD4" w14:textId="77777777" w:rsidR="00A03F59" w:rsidRPr="00990165" w:rsidRDefault="00A03F59" w:rsidP="005E22FB">
            <w:pPr>
              <w:pStyle w:val="TAL"/>
            </w:pPr>
            <w:r w:rsidRPr="00990165">
              <w:t>List of the subscribed group(s) that the UE belongs to</w:t>
            </w:r>
          </w:p>
        </w:tc>
      </w:tr>
      <w:tr w:rsidR="00A03F59" w:rsidRPr="00990165" w14:paraId="1154D12F" w14:textId="77777777" w:rsidTr="005E22FB">
        <w:trPr>
          <w:cantSplit/>
        </w:trPr>
        <w:tc>
          <w:tcPr>
            <w:tcW w:w="2835" w:type="dxa"/>
          </w:tcPr>
          <w:p w14:paraId="231FF17B" w14:textId="77777777" w:rsidR="00A03F59" w:rsidRPr="00990165" w:rsidRDefault="00A03F59" w:rsidP="005E22FB">
            <w:pPr>
              <w:pStyle w:val="TAL"/>
            </w:pPr>
            <w:r w:rsidRPr="00990165">
              <w:t>Monitoring Event Information Data</w:t>
            </w:r>
          </w:p>
        </w:tc>
        <w:tc>
          <w:tcPr>
            <w:tcW w:w="6804" w:type="dxa"/>
          </w:tcPr>
          <w:p w14:paraId="1B7FCFD5" w14:textId="77777777" w:rsidR="00A03F59" w:rsidRPr="00990165" w:rsidRDefault="00A03F59" w:rsidP="005E22FB">
            <w:pPr>
              <w:pStyle w:val="TAL"/>
            </w:pPr>
            <w:r w:rsidRPr="00990165">
              <w:t>Describes the monitoring event configuration information. See TS 23.682 [74] for more information.</w:t>
            </w:r>
          </w:p>
        </w:tc>
      </w:tr>
      <w:tr w:rsidR="00A03F59" w:rsidRPr="00990165" w14:paraId="0E9A9B0E" w14:textId="77777777" w:rsidTr="005E22FB">
        <w:trPr>
          <w:cantSplit/>
        </w:trPr>
        <w:tc>
          <w:tcPr>
            <w:tcW w:w="2835" w:type="dxa"/>
          </w:tcPr>
          <w:p w14:paraId="7DE9B164" w14:textId="77777777" w:rsidR="00A03F59" w:rsidRPr="00990165" w:rsidRDefault="00A03F59" w:rsidP="005E22FB">
            <w:pPr>
              <w:pStyle w:val="TAL"/>
            </w:pPr>
            <w:r w:rsidRPr="00990165">
              <w:t>Delay Tolerant Connection</w:t>
            </w:r>
          </w:p>
        </w:tc>
        <w:tc>
          <w:tcPr>
            <w:tcW w:w="6804" w:type="dxa"/>
          </w:tcPr>
          <w:p w14:paraId="094747D0" w14:textId="77777777" w:rsidR="00A03F59" w:rsidRPr="00990165" w:rsidRDefault="00A03F59" w:rsidP="005E22FB">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A03F59" w:rsidRPr="00990165" w14:paraId="7EA9B53D" w14:textId="77777777" w:rsidTr="005E22FB">
        <w:trPr>
          <w:cantSplit/>
        </w:trPr>
        <w:tc>
          <w:tcPr>
            <w:tcW w:w="2835" w:type="dxa"/>
          </w:tcPr>
          <w:p w14:paraId="5C3B2D2B" w14:textId="77777777" w:rsidR="00A03F59" w:rsidRPr="00990165" w:rsidRDefault="00A03F59" w:rsidP="005E22FB">
            <w:pPr>
              <w:pStyle w:val="TAL"/>
            </w:pPr>
            <w:r>
              <w:t>PDN Connection Restriction</w:t>
            </w:r>
          </w:p>
        </w:tc>
        <w:tc>
          <w:tcPr>
            <w:tcW w:w="6804" w:type="dxa"/>
          </w:tcPr>
          <w:p w14:paraId="6540B697" w14:textId="77777777" w:rsidR="00A03F59" w:rsidRPr="00990165" w:rsidRDefault="00A03F59" w:rsidP="005E22FB">
            <w:pPr>
              <w:pStyle w:val="TAL"/>
            </w:pPr>
            <w:r>
              <w:t>Indicates whether the establishment of the PDN connection is restricted for the UE.</w:t>
            </w:r>
          </w:p>
        </w:tc>
      </w:tr>
      <w:tr w:rsidR="00A03F59" w:rsidRPr="00990165" w14:paraId="6A148433" w14:textId="77777777" w:rsidTr="005E22FB">
        <w:trPr>
          <w:cantSplit/>
        </w:trPr>
        <w:tc>
          <w:tcPr>
            <w:tcW w:w="2835" w:type="dxa"/>
          </w:tcPr>
          <w:p w14:paraId="4F9AE510" w14:textId="77777777" w:rsidR="00A03F59" w:rsidRPr="00990165" w:rsidRDefault="00A03F59" w:rsidP="005E22FB">
            <w:pPr>
              <w:pStyle w:val="TAL"/>
            </w:pPr>
            <w:r w:rsidRPr="00990165">
              <w:t>Acknowledgements of downlink NAS data PDUs</w:t>
            </w:r>
          </w:p>
        </w:tc>
        <w:tc>
          <w:tcPr>
            <w:tcW w:w="6804" w:type="dxa"/>
          </w:tcPr>
          <w:p w14:paraId="0452730E" w14:textId="77777777" w:rsidR="00A03F59" w:rsidRPr="00990165" w:rsidRDefault="00A03F59" w:rsidP="005E22FB">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A03F59" w:rsidRPr="00990165" w14:paraId="377063D9" w14:textId="77777777" w:rsidTr="005E22FB">
        <w:trPr>
          <w:cantSplit/>
        </w:trPr>
        <w:tc>
          <w:tcPr>
            <w:tcW w:w="2835" w:type="dxa"/>
          </w:tcPr>
          <w:p w14:paraId="3020877F" w14:textId="77777777" w:rsidR="00A03F59" w:rsidRPr="00990165" w:rsidRDefault="00A03F59" w:rsidP="005E22FB">
            <w:pPr>
              <w:pStyle w:val="TAL"/>
            </w:pPr>
            <w:r>
              <w:t>Service Gap Time</w:t>
            </w:r>
          </w:p>
        </w:tc>
        <w:tc>
          <w:tcPr>
            <w:tcW w:w="6804" w:type="dxa"/>
          </w:tcPr>
          <w:p w14:paraId="6AFAED59" w14:textId="77777777" w:rsidR="00A03F59" w:rsidRPr="00990165" w:rsidRDefault="00A03F59" w:rsidP="005E22FB">
            <w:pPr>
              <w:pStyle w:val="TAL"/>
            </w:pPr>
            <w:r>
              <w:t>Used to set the Service Gap timer for Service Gap Control (see clause 4.3.17.9).</w:t>
            </w:r>
          </w:p>
        </w:tc>
      </w:tr>
      <w:tr w:rsidR="00A03F59" w:rsidRPr="00990165" w14:paraId="0832FBB0" w14:textId="77777777" w:rsidTr="005E22FB">
        <w:trPr>
          <w:cantSplit/>
          <w:ins w:id="200" w:author="QC_01" w:date="2024-01-12T10:55:00Z"/>
        </w:trPr>
        <w:tc>
          <w:tcPr>
            <w:tcW w:w="2835" w:type="dxa"/>
          </w:tcPr>
          <w:p w14:paraId="6DB340B0" w14:textId="77777777" w:rsidR="00A03F59" w:rsidRDefault="00A03F59" w:rsidP="005E22FB">
            <w:pPr>
              <w:pStyle w:val="TAL"/>
              <w:rPr>
                <w:ins w:id="201" w:author="QC_01" w:date="2024-01-12T10:55:00Z"/>
              </w:rPr>
            </w:pPr>
            <w:ins w:id="202" w:author="QC_01" w:date="2024-01-12T10:55:00Z">
              <w:r>
                <w:t>Reference Time Distribution</w:t>
              </w:r>
            </w:ins>
          </w:p>
        </w:tc>
        <w:tc>
          <w:tcPr>
            <w:tcW w:w="6804" w:type="dxa"/>
          </w:tcPr>
          <w:p w14:paraId="10C59D5F" w14:textId="77777777" w:rsidR="00A03F59" w:rsidRDefault="00A03F59" w:rsidP="005E22FB">
            <w:pPr>
              <w:pStyle w:val="TAL"/>
              <w:rPr>
                <w:ins w:id="203" w:author="QC_01" w:date="2024-01-12T10:55:00Z"/>
              </w:rPr>
            </w:pPr>
            <w:ins w:id="204" w:author="QC_01" w:date="2024-01-12T10:55:00Z">
              <w:r>
                <w:t>Indicates whether the UE is subscribed to receive reference time in access stratum</w:t>
              </w:r>
            </w:ins>
          </w:p>
        </w:tc>
      </w:tr>
      <w:tr w:rsidR="00A03F59" w:rsidRPr="00990165" w14:paraId="5CF407D7" w14:textId="77777777" w:rsidTr="005E22FB">
        <w:trPr>
          <w:cantSplit/>
        </w:trPr>
        <w:tc>
          <w:tcPr>
            <w:tcW w:w="2835" w:type="dxa"/>
          </w:tcPr>
          <w:p w14:paraId="26EE4EEE" w14:textId="77777777" w:rsidR="00A03F59" w:rsidRPr="00990165" w:rsidRDefault="00A03F59" w:rsidP="005E22FB">
            <w:pPr>
              <w:pStyle w:val="TAL"/>
            </w:pPr>
            <w:r>
              <w:t>List of APN Rate Control Statuses</w:t>
            </w:r>
          </w:p>
        </w:tc>
        <w:tc>
          <w:tcPr>
            <w:tcW w:w="6804" w:type="dxa"/>
          </w:tcPr>
          <w:p w14:paraId="1F56B896" w14:textId="77777777" w:rsidR="00A03F59" w:rsidRPr="00990165" w:rsidRDefault="00A03F59" w:rsidP="005E22FB">
            <w:pPr>
              <w:pStyle w:val="TAL"/>
            </w:pPr>
            <w:r>
              <w:t>Indicates for each APN, the APN Rate Control Status (see clause 4.7.7.3).</w:t>
            </w:r>
          </w:p>
        </w:tc>
      </w:tr>
      <w:tr w:rsidR="00A03F59" w:rsidRPr="00990165" w14:paraId="2976EE84" w14:textId="77777777" w:rsidTr="005E22FB">
        <w:trPr>
          <w:cantSplit/>
        </w:trPr>
        <w:tc>
          <w:tcPr>
            <w:tcW w:w="2835" w:type="dxa"/>
          </w:tcPr>
          <w:p w14:paraId="18DDA989" w14:textId="77777777" w:rsidR="00A03F59" w:rsidRPr="00990165" w:rsidRDefault="00A03F59" w:rsidP="005E22FB">
            <w:pPr>
              <w:pStyle w:val="TAL"/>
            </w:pPr>
            <w:r>
              <w:t>WUS Assistance Information</w:t>
            </w:r>
          </w:p>
        </w:tc>
        <w:tc>
          <w:tcPr>
            <w:tcW w:w="6804" w:type="dxa"/>
          </w:tcPr>
          <w:p w14:paraId="0ABDABDD" w14:textId="77777777" w:rsidR="00A03F59" w:rsidRPr="00990165" w:rsidRDefault="00A03F59" w:rsidP="005E22FB">
            <w:pPr>
              <w:pStyle w:val="TAL"/>
            </w:pPr>
            <w:r>
              <w:t>Assistance information for determining the WUS group (see TS 36.300 [5]).</w:t>
            </w:r>
          </w:p>
        </w:tc>
      </w:tr>
      <w:tr w:rsidR="00A03F59" w:rsidRPr="00990165" w14:paraId="38342443" w14:textId="77777777" w:rsidTr="005E22FB">
        <w:trPr>
          <w:cantSplit/>
        </w:trPr>
        <w:tc>
          <w:tcPr>
            <w:tcW w:w="9639" w:type="dxa"/>
            <w:gridSpan w:val="2"/>
          </w:tcPr>
          <w:p w14:paraId="52A8FE64" w14:textId="77777777" w:rsidR="00A03F59" w:rsidRPr="00990165" w:rsidRDefault="00A03F59" w:rsidP="005E22FB">
            <w:pPr>
              <w:pStyle w:val="TAL"/>
            </w:pPr>
            <w:r w:rsidRPr="00990165">
              <w:t>For each active PDN connection:</w:t>
            </w:r>
          </w:p>
        </w:tc>
      </w:tr>
      <w:tr w:rsidR="00A03F59" w:rsidRPr="00990165" w14:paraId="44D63657" w14:textId="77777777" w:rsidTr="005E22FB">
        <w:trPr>
          <w:cantSplit/>
        </w:trPr>
        <w:tc>
          <w:tcPr>
            <w:tcW w:w="2835" w:type="dxa"/>
          </w:tcPr>
          <w:p w14:paraId="435FE153" w14:textId="77777777" w:rsidR="00A03F59" w:rsidRPr="00990165" w:rsidRDefault="00A03F59" w:rsidP="005E22FB">
            <w:pPr>
              <w:pStyle w:val="TAL"/>
            </w:pPr>
            <w:r w:rsidRPr="00990165">
              <w:t>APN in Use</w:t>
            </w:r>
          </w:p>
        </w:tc>
        <w:tc>
          <w:tcPr>
            <w:tcW w:w="6804" w:type="dxa"/>
          </w:tcPr>
          <w:p w14:paraId="505415D4" w14:textId="77777777" w:rsidR="00A03F59" w:rsidRPr="00990165" w:rsidRDefault="00A03F59" w:rsidP="005E22FB">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A03F59" w:rsidRPr="00990165" w14:paraId="52E4C920" w14:textId="77777777" w:rsidTr="005E22FB">
        <w:trPr>
          <w:cantSplit/>
        </w:trPr>
        <w:tc>
          <w:tcPr>
            <w:tcW w:w="2835" w:type="dxa"/>
          </w:tcPr>
          <w:p w14:paraId="68EF76A7" w14:textId="77777777" w:rsidR="00A03F59" w:rsidRPr="00990165" w:rsidRDefault="00A03F59" w:rsidP="005E22FB">
            <w:pPr>
              <w:pStyle w:val="TAL"/>
            </w:pPr>
            <w:r w:rsidRPr="00990165">
              <w:t>APN Restriction</w:t>
            </w:r>
          </w:p>
        </w:tc>
        <w:tc>
          <w:tcPr>
            <w:tcW w:w="6804" w:type="dxa"/>
          </w:tcPr>
          <w:p w14:paraId="45A7D6B5" w14:textId="77777777" w:rsidR="00A03F59" w:rsidRPr="00990165" w:rsidRDefault="00A03F59" w:rsidP="005E22FB">
            <w:pPr>
              <w:pStyle w:val="TAL"/>
            </w:pPr>
            <w:r w:rsidRPr="00990165">
              <w:t xml:space="preserve">Denotes the restriction on the combination of types of APN for the APN associated with this EPS bearer Context. </w:t>
            </w:r>
          </w:p>
        </w:tc>
      </w:tr>
      <w:tr w:rsidR="00A03F59" w:rsidRPr="00990165" w14:paraId="1A1CE105" w14:textId="77777777" w:rsidTr="005E22FB">
        <w:trPr>
          <w:cantSplit/>
        </w:trPr>
        <w:tc>
          <w:tcPr>
            <w:tcW w:w="2835" w:type="dxa"/>
          </w:tcPr>
          <w:p w14:paraId="2E04B5A1" w14:textId="77777777" w:rsidR="00A03F59" w:rsidRPr="00990165" w:rsidRDefault="00A03F59" w:rsidP="005E22FB">
            <w:pPr>
              <w:pStyle w:val="TAL"/>
            </w:pPr>
            <w:r w:rsidRPr="00990165">
              <w:t>APN Subscribed</w:t>
            </w:r>
          </w:p>
        </w:tc>
        <w:tc>
          <w:tcPr>
            <w:tcW w:w="6804" w:type="dxa"/>
          </w:tcPr>
          <w:p w14:paraId="05B8B5A3" w14:textId="77777777" w:rsidR="00A03F59" w:rsidRPr="00990165" w:rsidRDefault="00A03F59" w:rsidP="005E22FB">
            <w:pPr>
              <w:pStyle w:val="TAL"/>
            </w:pPr>
            <w:r w:rsidRPr="00990165">
              <w:t>The subscribed APN received from the HSS.</w:t>
            </w:r>
          </w:p>
        </w:tc>
      </w:tr>
      <w:tr w:rsidR="00A03F59" w:rsidRPr="00990165" w14:paraId="1C441A3C" w14:textId="77777777" w:rsidTr="005E22FB">
        <w:trPr>
          <w:cantSplit/>
        </w:trPr>
        <w:tc>
          <w:tcPr>
            <w:tcW w:w="2835" w:type="dxa"/>
          </w:tcPr>
          <w:p w14:paraId="60F13623" w14:textId="77777777" w:rsidR="00A03F59" w:rsidRPr="00990165" w:rsidRDefault="00A03F59" w:rsidP="005E22FB">
            <w:pPr>
              <w:pStyle w:val="TAL"/>
            </w:pPr>
            <w:r w:rsidRPr="00990165">
              <w:t>PDN Type</w:t>
            </w:r>
          </w:p>
        </w:tc>
        <w:tc>
          <w:tcPr>
            <w:tcW w:w="6804" w:type="dxa"/>
          </w:tcPr>
          <w:p w14:paraId="20B6B4D5" w14:textId="77777777" w:rsidR="00A03F59" w:rsidRPr="00990165" w:rsidRDefault="00A03F59" w:rsidP="005E22FB">
            <w:pPr>
              <w:pStyle w:val="TAL"/>
            </w:pPr>
            <w:r w:rsidRPr="00990165">
              <w:t>IPv4, IPv6, IPv4v6</w:t>
            </w:r>
            <w:r>
              <w:t>,</w:t>
            </w:r>
            <w:r w:rsidRPr="00990165">
              <w:t xml:space="preserve"> Non-IP</w:t>
            </w:r>
            <w:r>
              <w:t xml:space="preserve"> or Ethernet.</w:t>
            </w:r>
          </w:p>
        </w:tc>
      </w:tr>
      <w:tr w:rsidR="00A03F59" w:rsidRPr="00990165" w14:paraId="293F2138" w14:textId="77777777" w:rsidTr="005E22FB">
        <w:trPr>
          <w:cantSplit/>
        </w:trPr>
        <w:tc>
          <w:tcPr>
            <w:tcW w:w="2835" w:type="dxa"/>
          </w:tcPr>
          <w:p w14:paraId="7BAF34E1" w14:textId="77777777" w:rsidR="00A03F59" w:rsidRPr="00990165" w:rsidRDefault="00A03F59" w:rsidP="005E22FB">
            <w:pPr>
              <w:pStyle w:val="TAL"/>
            </w:pPr>
            <w:r w:rsidRPr="00990165">
              <w:t>SCEF ID</w:t>
            </w:r>
          </w:p>
        </w:tc>
        <w:tc>
          <w:tcPr>
            <w:tcW w:w="6804" w:type="dxa"/>
          </w:tcPr>
          <w:p w14:paraId="0B8C87B7" w14:textId="77777777" w:rsidR="00A03F59" w:rsidRPr="00990165" w:rsidRDefault="00A03F59" w:rsidP="005E22FB">
            <w:pPr>
              <w:pStyle w:val="TAL"/>
            </w:pPr>
            <w:r w:rsidRPr="00990165">
              <w:t>The IP address of the SCEF currently being used for providing PDN connection to the SCEF.</w:t>
            </w:r>
          </w:p>
        </w:tc>
      </w:tr>
      <w:tr w:rsidR="00A03F59" w:rsidRPr="00990165" w14:paraId="2AA4759F" w14:textId="77777777" w:rsidTr="005E22FB">
        <w:trPr>
          <w:cantSplit/>
        </w:trPr>
        <w:tc>
          <w:tcPr>
            <w:tcW w:w="2835" w:type="dxa"/>
          </w:tcPr>
          <w:p w14:paraId="75EA1B7C" w14:textId="77777777" w:rsidR="00A03F59" w:rsidRPr="00990165" w:rsidRDefault="00A03F59" w:rsidP="005E22FB">
            <w:pPr>
              <w:pStyle w:val="TAL"/>
            </w:pPr>
            <w:r w:rsidRPr="00990165">
              <w:t>IP Address(es)</w:t>
            </w:r>
          </w:p>
        </w:tc>
        <w:tc>
          <w:tcPr>
            <w:tcW w:w="6804" w:type="dxa"/>
          </w:tcPr>
          <w:p w14:paraId="312D6274" w14:textId="77777777" w:rsidR="00A03F59" w:rsidRPr="00990165" w:rsidRDefault="00A03F59" w:rsidP="005E22FB">
            <w:pPr>
              <w:pStyle w:val="TAL"/>
            </w:pPr>
            <w:r w:rsidRPr="00990165">
              <w:t>IPv4 address and/or IPv6 prefix</w:t>
            </w:r>
          </w:p>
          <w:p w14:paraId="3526C01A" w14:textId="77777777" w:rsidR="00A03F59" w:rsidRPr="00990165" w:rsidRDefault="00A03F59" w:rsidP="005E22FB">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A03F59" w:rsidRPr="00990165" w14:paraId="5A8B55DF" w14:textId="77777777" w:rsidTr="005E22FB">
        <w:trPr>
          <w:cantSplit/>
        </w:trPr>
        <w:tc>
          <w:tcPr>
            <w:tcW w:w="2835" w:type="dxa"/>
          </w:tcPr>
          <w:p w14:paraId="024115E1" w14:textId="77777777" w:rsidR="00A03F59" w:rsidRPr="00990165" w:rsidRDefault="00A03F59" w:rsidP="005E22FB">
            <w:pPr>
              <w:pStyle w:val="TAL"/>
            </w:pPr>
            <w:r>
              <w:t>Header Compression Configuration</w:t>
            </w:r>
          </w:p>
        </w:tc>
        <w:tc>
          <w:tcPr>
            <w:tcW w:w="6804" w:type="dxa"/>
          </w:tcPr>
          <w:p w14:paraId="15F1064C" w14:textId="77777777" w:rsidR="00A03F59" w:rsidRPr="00990165" w:rsidRDefault="00A03F59" w:rsidP="005E22FB">
            <w:pPr>
              <w:pStyle w:val="TAL"/>
            </w:pPr>
            <w:r>
              <w:t>ROHC configuration and context(s) for IP header compression for Control Plane CIoT EPS Optimisation.</w:t>
            </w:r>
          </w:p>
        </w:tc>
      </w:tr>
      <w:tr w:rsidR="00A03F59" w:rsidRPr="00990165" w14:paraId="0337EEE3" w14:textId="77777777" w:rsidTr="005E22FB">
        <w:trPr>
          <w:cantSplit/>
        </w:trPr>
        <w:tc>
          <w:tcPr>
            <w:tcW w:w="2835" w:type="dxa"/>
          </w:tcPr>
          <w:p w14:paraId="2E6A28B3" w14:textId="77777777" w:rsidR="00A03F59" w:rsidRPr="00990165" w:rsidRDefault="00A03F59" w:rsidP="005E22FB">
            <w:pPr>
              <w:pStyle w:val="TAL"/>
            </w:pPr>
            <w:r w:rsidRPr="00990165">
              <w:t>EPS PDN Charging Characteristics</w:t>
            </w:r>
          </w:p>
        </w:tc>
        <w:tc>
          <w:tcPr>
            <w:tcW w:w="6804" w:type="dxa"/>
          </w:tcPr>
          <w:p w14:paraId="39A828F4" w14:textId="77777777" w:rsidR="00A03F59" w:rsidRPr="00990165" w:rsidRDefault="00A03F59" w:rsidP="005E22FB">
            <w:pPr>
              <w:pStyle w:val="TAL"/>
            </w:pPr>
            <w:r w:rsidRPr="00990165">
              <w:t>The charging characteristics of this PDN connection, e.g. normal, prepaid, flat-rate and/or hot billing.</w:t>
            </w:r>
          </w:p>
        </w:tc>
      </w:tr>
      <w:tr w:rsidR="00A03F59" w:rsidRPr="00990165" w14:paraId="1CC71D46" w14:textId="77777777" w:rsidTr="005E22FB">
        <w:trPr>
          <w:cantSplit/>
        </w:trPr>
        <w:tc>
          <w:tcPr>
            <w:tcW w:w="2835" w:type="dxa"/>
          </w:tcPr>
          <w:p w14:paraId="13D43091" w14:textId="77777777" w:rsidR="00A03F59" w:rsidRPr="00990165" w:rsidRDefault="00A03F59" w:rsidP="005E22FB">
            <w:pPr>
              <w:pStyle w:val="TAL"/>
            </w:pPr>
            <w:r w:rsidRPr="00990165">
              <w:lastRenderedPageBreak/>
              <w:t>APN-OI Replacement</w:t>
            </w:r>
          </w:p>
        </w:tc>
        <w:tc>
          <w:tcPr>
            <w:tcW w:w="6804" w:type="dxa"/>
          </w:tcPr>
          <w:p w14:paraId="4E57E3B3" w14:textId="77777777" w:rsidR="00A03F59" w:rsidRPr="00990165" w:rsidRDefault="00A03F59" w:rsidP="005E22FB">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A03F59" w:rsidRPr="00990165" w14:paraId="4FD4CD18" w14:textId="77777777" w:rsidTr="005E22FB">
        <w:trPr>
          <w:cantSplit/>
        </w:trPr>
        <w:tc>
          <w:tcPr>
            <w:tcW w:w="2835" w:type="dxa"/>
          </w:tcPr>
          <w:p w14:paraId="1DBAD8B4" w14:textId="77777777" w:rsidR="00A03F59" w:rsidRPr="00990165" w:rsidRDefault="00A03F59" w:rsidP="005E22FB">
            <w:pPr>
              <w:pStyle w:val="TAL"/>
            </w:pPr>
            <w:r w:rsidRPr="00990165">
              <w:t>SIPTO permissions</w:t>
            </w:r>
          </w:p>
        </w:tc>
        <w:tc>
          <w:tcPr>
            <w:tcW w:w="6804" w:type="dxa"/>
          </w:tcPr>
          <w:p w14:paraId="241835CD" w14:textId="77777777" w:rsidR="00A03F59" w:rsidRPr="00990165" w:rsidRDefault="00A03F59" w:rsidP="005E22FB">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A03F59" w:rsidRPr="00990165" w14:paraId="039DDB56" w14:textId="77777777" w:rsidTr="005E22FB">
        <w:trPr>
          <w:cantSplit/>
        </w:trPr>
        <w:tc>
          <w:tcPr>
            <w:tcW w:w="2835" w:type="dxa"/>
          </w:tcPr>
          <w:p w14:paraId="31CCE078" w14:textId="77777777" w:rsidR="00A03F59" w:rsidRPr="00990165" w:rsidRDefault="00A03F59" w:rsidP="005E22FB">
            <w:pPr>
              <w:pStyle w:val="TAL"/>
            </w:pPr>
            <w:r w:rsidRPr="00990165">
              <w:t>Local Home Network ID</w:t>
            </w:r>
          </w:p>
        </w:tc>
        <w:tc>
          <w:tcPr>
            <w:tcW w:w="6804" w:type="dxa"/>
          </w:tcPr>
          <w:p w14:paraId="1BCC31C4" w14:textId="77777777" w:rsidR="00A03F59" w:rsidRPr="00990165" w:rsidRDefault="00A03F59" w:rsidP="005E22FB">
            <w:pPr>
              <w:pStyle w:val="TAL"/>
            </w:pPr>
            <w:r w:rsidRPr="00990165">
              <w:t xml:space="preserve">If SIPTO@LN is enabled for this PDN connection it indicates the identity of the Local Home Network to which the </w:t>
            </w:r>
            <w:r>
              <w:t>(H)eNB</w:t>
            </w:r>
            <w:r w:rsidRPr="00990165">
              <w:t xml:space="preserve"> belongs.</w:t>
            </w:r>
          </w:p>
        </w:tc>
      </w:tr>
      <w:tr w:rsidR="00A03F59" w:rsidRPr="00990165" w14:paraId="04225E3E" w14:textId="77777777" w:rsidTr="005E22FB">
        <w:trPr>
          <w:cantSplit/>
        </w:trPr>
        <w:tc>
          <w:tcPr>
            <w:tcW w:w="2835" w:type="dxa"/>
          </w:tcPr>
          <w:p w14:paraId="59F42F62" w14:textId="77777777" w:rsidR="00A03F59" w:rsidRPr="00990165" w:rsidRDefault="00A03F59" w:rsidP="005E22FB">
            <w:pPr>
              <w:pStyle w:val="TAL"/>
            </w:pPr>
            <w:r w:rsidRPr="00990165">
              <w:t>LIPA permissions</w:t>
            </w:r>
          </w:p>
        </w:tc>
        <w:tc>
          <w:tcPr>
            <w:tcW w:w="6804" w:type="dxa"/>
          </w:tcPr>
          <w:p w14:paraId="07CAA4D6" w14:textId="77777777" w:rsidR="00A03F59" w:rsidRPr="00990165" w:rsidRDefault="00A03F59" w:rsidP="005E22FB">
            <w:pPr>
              <w:pStyle w:val="TAL"/>
            </w:pPr>
            <w:r w:rsidRPr="00990165">
              <w:t>Indicates whether the PDN can be accessed via Local IP Access. Possible values are: LIPA-prohibited, LIPA-only and LIPA-conditional.</w:t>
            </w:r>
          </w:p>
        </w:tc>
      </w:tr>
      <w:tr w:rsidR="00A03F59" w:rsidRPr="00990165" w14:paraId="46ADB747" w14:textId="77777777" w:rsidTr="005E22FB">
        <w:trPr>
          <w:cantSplit/>
        </w:trPr>
        <w:tc>
          <w:tcPr>
            <w:tcW w:w="2835" w:type="dxa"/>
          </w:tcPr>
          <w:p w14:paraId="3586225A" w14:textId="77777777" w:rsidR="00A03F59" w:rsidRPr="00990165" w:rsidRDefault="00A03F59" w:rsidP="005E22FB">
            <w:pPr>
              <w:pStyle w:val="TAL"/>
            </w:pPr>
            <w:r w:rsidRPr="00990165">
              <w:t>WLAN offloadability</w:t>
            </w:r>
          </w:p>
        </w:tc>
        <w:tc>
          <w:tcPr>
            <w:tcW w:w="6804" w:type="dxa"/>
          </w:tcPr>
          <w:p w14:paraId="75E0A884" w14:textId="77777777" w:rsidR="00A03F59" w:rsidRPr="00990165" w:rsidRDefault="00A03F59" w:rsidP="005E22FB">
            <w:pPr>
              <w:pStyle w:val="TAL"/>
            </w:pPr>
            <w:r w:rsidRPr="00990165">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A03F59" w:rsidRPr="00990165" w14:paraId="1A77F2F5" w14:textId="77777777" w:rsidTr="005E22FB">
        <w:trPr>
          <w:cantSplit/>
        </w:trPr>
        <w:tc>
          <w:tcPr>
            <w:tcW w:w="2835" w:type="dxa"/>
          </w:tcPr>
          <w:p w14:paraId="115D0B38" w14:textId="77777777" w:rsidR="00A03F59" w:rsidRPr="00990165" w:rsidRDefault="00A03F59" w:rsidP="005E22FB">
            <w:pPr>
              <w:pStyle w:val="TAL"/>
            </w:pPr>
            <w:r w:rsidRPr="00990165">
              <w:t>VPLMN Address Allowed</w:t>
            </w:r>
          </w:p>
        </w:tc>
        <w:tc>
          <w:tcPr>
            <w:tcW w:w="6804" w:type="dxa"/>
          </w:tcPr>
          <w:p w14:paraId="39841074" w14:textId="77777777" w:rsidR="00A03F59" w:rsidRPr="00990165" w:rsidRDefault="00A03F59" w:rsidP="005E22FB">
            <w:pPr>
              <w:pStyle w:val="TAL"/>
            </w:pPr>
            <w:r w:rsidRPr="00990165">
              <w:t>Specifies whether the UE is allowed to use the APN in the domain of the HPLMN only, or additionally the APN in the domain of the VPLMN.</w:t>
            </w:r>
          </w:p>
        </w:tc>
      </w:tr>
      <w:tr w:rsidR="00A03F59" w:rsidRPr="00990165" w14:paraId="7A31EBC6" w14:textId="77777777" w:rsidTr="005E22FB">
        <w:trPr>
          <w:cantSplit/>
        </w:trPr>
        <w:tc>
          <w:tcPr>
            <w:tcW w:w="2835" w:type="dxa"/>
          </w:tcPr>
          <w:p w14:paraId="06B0590E" w14:textId="77777777" w:rsidR="00A03F59" w:rsidRPr="00990165" w:rsidRDefault="00A03F59" w:rsidP="005E22FB">
            <w:pPr>
              <w:pStyle w:val="TAL"/>
            </w:pPr>
            <w:r w:rsidRPr="00990165">
              <w:t>PDN GW Address in Use (control plane)</w:t>
            </w:r>
          </w:p>
        </w:tc>
        <w:tc>
          <w:tcPr>
            <w:tcW w:w="6804" w:type="dxa"/>
          </w:tcPr>
          <w:p w14:paraId="36551C78" w14:textId="77777777" w:rsidR="00A03F59" w:rsidRPr="00990165" w:rsidRDefault="00A03F59" w:rsidP="005E22FB">
            <w:pPr>
              <w:pStyle w:val="TAL"/>
            </w:pPr>
            <w:r w:rsidRPr="00990165">
              <w:t>The IP address of the PDN GW currently used for sending control plane signalling.</w:t>
            </w:r>
          </w:p>
        </w:tc>
      </w:tr>
      <w:tr w:rsidR="00A03F59" w:rsidRPr="00990165" w14:paraId="739F5009" w14:textId="77777777" w:rsidTr="005E22FB">
        <w:trPr>
          <w:cantSplit/>
        </w:trPr>
        <w:tc>
          <w:tcPr>
            <w:tcW w:w="2835" w:type="dxa"/>
          </w:tcPr>
          <w:p w14:paraId="682F165E" w14:textId="77777777" w:rsidR="00A03F59" w:rsidRPr="00990165" w:rsidRDefault="00A03F59" w:rsidP="005E22FB">
            <w:pPr>
              <w:pStyle w:val="TAL"/>
            </w:pPr>
            <w:r w:rsidRPr="00990165">
              <w:t>PDN GW TEID for S5/S8 (control plane)</w:t>
            </w:r>
          </w:p>
        </w:tc>
        <w:tc>
          <w:tcPr>
            <w:tcW w:w="6804" w:type="dxa"/>
          </w:tcPr>
          <w:p w14:paraId="717A15B2" w14:textId="77777777" w:rsidR="00A03F59" w:rsidRPr="00990165" w:rsidRDefault="00A03F59" w:rsidP="005E22FB">
            <w:pPr>
              <w:pStyle w:val="TAL"/>
            </w:pPr>
            <w:r w:rsidRPr="00990165">
              <w:t>PDN GW Tunnel Endpoint Identifier for the S5/S8 interface for the control plane. (For GTP-based S5/S8 only).</w:t>
            </w:r>
          </w:p>
        </w:tc>
      </w:tr>
      <w:tr w:rsidR="00A03F59" w:rsidRPr="00990165" w14:paraId="02C126B1" w14:textId="77777777" w:rsidTr="005E22FB">
        <w:trPr>
          <w:cantSplit/>
        </w:trPr>
        <w:tc>
          <w:tcPr>
            <w:tcW w:w="2835" w:type="dxa"/>
          </w:tcPr>
          <w:p w14:paraId="41CE6B92" w14:textId="77777777" w:rsidR="00A03F59" w:rsidRPr="00990165" w:rsidRDefault="00A03F59" w:rsidP="005E22FB">
            <w:pPr>
              <w:pStyle w:val="TAL"/>
            </w:pPr>
            <w:r w:rsidRPr="00990165">
              <w:t>MS Info Change Reporting Action</w:t>
            </w:r>
          </w:p>
        </w:tc>
        <w:tc>
          <w:tcPr>
            <w:tcW w:w="6804" w:type="dxa"/>
          </w:tcPr>
          <w:p w14:paraId="27019516" w14:textId="77777777" w:rsidR="00A03F59" w:rsidRPr="00990165" w:rsidRDefault="00A03F59" w:rsidP="005E22FB">
            <w:pPr>
              <w:pStyle w:val="TAL"/>
            </w:pPr>
            <w:r w:rsidRPr="00990165">
              <w:t>Need to communicate change in User Location Information to the PDN GW with this EPS bearer Context.</w:t>
            </w:r>
          </w:p>
        </w:tc>
      </w:tr>
      <w:tr w:rsidR="00A03F59" w:rsidRPr="00990165" w14:paraId="48A86497" w14:textId="77777777" w:rsidTr="005E22FB">
        <w:trPr>
          <w:cantSplit/>
        </w:trPr>
        <w:tc>
          <w:tcPr>
            <w:tcW w:w="2835" w:type="dxa"/>
          </w:tcPr>
          <w:p w14:paraId="46F60288" w14:textId="77777777" w:rsidR="00A03F59" w:rsidRPr="00990165" w:rsidRDefault="00A03F59" w:rsidP="005E22FB">
            <w:pPr>
              <w:pStyle w:val="TAL"/>
            </w:pPr>
            <w:r w:rsidRPr="00990165">
              <w:t>CSG Information Reporting Action</w:t>
            </w:r>
          </w:p>
        </w:tc>
        <w:tc>
          <w:tcPr>
            <w:tcW w:w="6804" w:type="dxa"/>
          </w:tcPr>
          <w:p w14:paraId="66CBF805" w14:textId="77777777" w:rsidR="00A03F59" w:rsidRPr="00990165" w:rsidRDefault="00A03F59" w:rsidP="005E22FB">
            <w:pPr>
              <w:pStyle w:val="TAL"/>
            </w:pPr>
            <w:r w:rsidRPr="00990165">
              <w:t>Need to communicate change in User CSG Information to the PDN GW with this EPS bearer Context.</w:t>
            </w:r>
          </w:p>
          <w:p w14:paraId="39F6B5C7" w14:textId="77777777" w:rsidR="00A03F59" w:rsidRPr="00990165" w:rsidRDefault="00A03F59" w:rsidP="005E22FB">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A03F59" w:rsidRPr="00990165" w14:paraId="69C43639" w14:textId="77777777" w:rsidTr="005E22FB">
        <w:trPr>
          <w:cantSplit/>
        </w:trPr>
        <w:tc>
          <w:tcPr>
            <w:tcW w:w="2835" w:type="dxa"/>
          </w:tcPr>
          <w:p w14:paraId="7F27D1C3" w14:textId="77777777" w:rsidR="00A03F59" w:rsidRPr="00990165" w:rsidRDefault="00A03F59" w:rsidP="005E22FB">
            <w:pPr>
              <w:pStyle w:val="TAL"/>
            </w:pPr>
            <w:r w:rsidRPr="00990165">
              <w:t>Presence Reporting Area Action</w:t>
            </w:r>
          </w:p>
        </w:tc>
        <w:tc>
          <w:tcPr>
            <w:tcW w:w="6804" w:type="dxa"/>
          </w:tcPr>
          <w:p w14:paraId="35A72F09" w14:textId="77777777" w:rsidR="00A03F59" w:rsidRPr="00990165" w:rsidRDefault="00A03F59" w:rsidP="005E22FB">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A03F59" w:rsidRPr="00990165" w14:paraId="1BAA0F2A" w14:textId="77777777" w:rsidTr="005E22FB">
        <w:trPr>
          <w:cantSplit/>
        </w:trPr>
        <w:tc>
          <w:tcPr>
            <w:tcW w:w="2835" w:type="dxa"/>
          </w:tcPr>
          <w:p w14:paraId="27610D43" w14:textId="77777777" w:rsidR="00A03F59" w:rsidRPr="00990165" w:rsidRDefault="00A03F59" w:rsidP="005E22FB">
            <w:pPr>
              <w:pStyle w:val="TAL"/>
            </w:pPr>
            <w:r w:rsidRPr="00990165">
              <w:t>EPS subscribed QoS profile</w:t>
            </w:r>
          </w:p>
        </w:tc>
        <w:tc>
          <w:tcPr>
            <w:tcW w:w="6804" w:type="dxa"/>
          </w:tcPr>
          <w:p w14:paraId="51469409" w14:textId="77777777" w:rsidR="00A03F59" w:rsidRPr="00990165" w:rsidRDefault="00A03F59" w:rsidP="005E22FB">
            <w:pPr>
              <w:pStyle w:val="TAL"/>
            </w:pPr>
            <w:r w:rsidRPr="00990165">
              <w:t>The bearer level QoS parameter values for that APN's default bearer (QCI and ARP) (see clause 4.7.3).</w:t>
            </w:r>
          </w:p>
        </w:tc>
      </w:tr>
      <w:tr w:rsidR="00A03F59" w:rsidRPr="00990165" w14:paraId="4851803C" w14:textId="77777777" w:rsidTr="005E22FB">
        <w:trPr>
          <w:cantSplit/>
        </w:trPr>
        <w:tc>
          <w:tcPr>
            <w:tcW w:w="2835" w:type="dxa"/>
          </w:tcPr>
          <w:p w14:paraId="66147554" w14:textId="77777777" w:rsidR="00A03F59" w:rsidRPr="00990165" w:rsidRDefault="00A03F59" w:rsidP="005E22FB">
            <w:pPr>
              <w:pStyle w:val="TAL"/>
            </w:pPr>
            <w:r w:rsidRPr="00990165">
              <w:t>Subscribed APN-AMBR</w:t>
            </w:r>
          </w:p>
        </w:tc>
        <w:tc>
          <w:tcPr>
            <w:tcW w:w="6804" w:type="dxa"/>
          </w:tcPr>
          <w:p w14:paraId="39E604C3" w14:textId="77777777" w:rsidR="00A03F59" w:rsidRPr="00990165" w:rsidRDefault="00A03F59" w:rsidP="005E22FB">
            <w:pPr>
              <w:pStyle w:val="TAL"/>
            </w:pPr>
            <w:r w:rsidRPr="00990165">
              <w:t>The Maximum Aggregated uplink and downlink MBR values to be shared across all Non-GBR bearers, which are established for this APN, according to the subscription of the user.</w:t>
            </w:r>
          </w:p>
        </w:tc>
      </w:tr>
      <w:tr w:rsidR="00A03F59" w:rsidRPr="00990165" w14:paraId="7EC3DBA2" w14:textId="77777777" w:rsidTr="005E22FB">
        <w:trPr>
          <w:cantSplit/>
        </w:trPr>
        <w:tc>
          <w:tcPr>
            <w:tcW w:w="2835" w:type="dxa"/>
          </w:tcPr>
          <w:p w14:paraId="79B15E00" w14:textId="77777777" w:rsidR="00A03F59" w:rsidRPr="00990165" w:rsidRDefault="00A03F59" w:rsidP="005E22FB">
            <w:pPr>
              <w:pStyle w:val="TAL"/>
            </w:pPr>
            <w:r w:rsidRPr="00990165">
              <w:t>APN-AMBR</w:t>
            </w:r>
          </w:p>
        </w:tc>
        <w:tc>
          <w:tcPr>
            <w:tcW w:w="6804" w:type="dxa"/>
          </w:tcPr>
          <w:p w14:paraId="24702EE5" w14:textId="77777777" w:rsidR="00A03F59" w:rsidRPr="00990165" w:rsidRDefault="00A03F59" w:rsidP="005E22FB">
            <w:pPr>
              <w:pStyle w:val="TAL"/>
            </w:pPr>
            <w:r w:rsidRPr="00990165">
              <w:t>The Maximum Aggregated uplink and downlink MBR values to be shared across all Non-GBR bearers, which are established for this APN, as decided by the PDN GW.</w:t>
            </w:r>
          </w:p>
        </w:tc>
      </w:tr>
      <w:tr w:rsidR="00A03F59" w:rsidRPr="00990165" w14:paraId="43F611E6" w14:textId="77777777" w:rsidTr="005E22FB">
        <w:trPr>
          <w:cantSplit/>
        </w:trPr>
        <w:tc>
          <w:tcPr>
            <w:tcW w:w="2835" w:type="dxa"/>
          </w:tcPr>
          <w:p w14:paraId="3ACDCAE4" w14:textId="77777777" w:rsidR="00A03F59" w:rsidRPr="00990165" w:rsidRDefault="00A03F59" w:rsidP="005E22FB">
            <w:pPr>
              <w:pStyle w:val="TAL"/>
            </w:pPr>
            <w:r w:rsidRPr="00990165">
              <w:t>PDN GW GRE Key for uplink traffic (user plane)</w:t>
            </w:r>
          </w:p>
        </w:tc>
        <w:tc>
          <w:tcPr>
            <w:tcW w:w="6804" w:type="dxa"/>
          </w:tcPr>
          <w:p w14:paraId="03ED5C2E" w14:textId="77777777" w:rsidR="00A03F59" w:rsidRPr="00990165" w:rsidRDefault="00A03F59" w:rsidP="005E22FB">
            <w:pPr>
              <w:pStyle w:val="TAL"/>
            </w:pPr>
            <w:r w:rsidRPr="00990165">
              <w:t>PDN GW assigned GRE Key for the S5/S8 interface for the user plane for uplink traffic. (For PMIP-based S5/S8 only)</w:t>
            </w:r>
          </w:p>
        </w:tc>
      </w:tr>
      <w:tr w:rsidR="00A03F59" w:rsidRPr="00990165" w14:paraId="6C5E25A4" w14:textId="77777777" w:rsidTr="005E22FB">
        <w:trPr>
          <w:cantSplit/>
        </w:trPr>
        <w:tc>
          <w:tcPr>
            <w:tcW w:w="2835" w:type="dxa"/>
          </w:tcPr>
          <w:p w14:paraId="52197F71" w14:textId="77777777" w:rsidR="00A03F59" w:rsidRPr="00990165" w:rsidRDefault="00A03F59" w:rsidP="005E22FB">
            <w:pPr>
              <w:pStyle w:val="TAL"/>
            </w:pPr>
            <w:r w:rsidRPr="00990165">
              <w:t>Default bearer</w:t>
            </w:r>
          </w:p>
        </w:tc>
        <w:tc>
          <w:tcPr>
            <w:tcW w:w="6804" w:type="dxa"/>
          </w:tcPr>
          <w:p w14:paraId="373AF88E" w14:textId="77777777" w:rsidR="00A03F59" w:rsidRPr="00990165" w:rsidRDefault="00A03F59" w:rsidP="005E22FB">
            <w:pPr>
              <w:pStyle w:val="TAL"/>
            </w:pPr>
            <w:r w:rsidRPr="00990165">
              <w:t>Identifies the EPS Bearer Id of the default bearer within the given PDN connection.</w:t>
            </w:r>
          </w:p>
        </w:tc>
      </w:tr>
      <w:tr w:rsidR="00A03F59" w:rsidRPr="00990165" w14:paraId="252DA5ED" w14:textId="77777777" w:rsidTr="005E22FB">
        <w:trPr>
          <w:cantSplit/>
        </w:trPr>
        <w:tc>
          <w:tcPr>
            <w:tcW w:w="2835" w:type="dxa"/>
          </w:tcPr>
          <w:p w14:paraId="72D6FE69" w14:textId="77777777" w:rsidR="00A03F59" w:rsidRPr="00990165" w:rsidRDefault="00A03F59" w:rsidP="005E22FB">
            <w:pPr>
              <w:pStyle w:val="TAL"/>
            </w:pPr>
            <w:r w:rsidRPr="00990165">
              <w:t>low access priority</w:t>
            </w:r>
          </w:p>
        </w:tc>
        <w:tc>
          <w:tcPr>
            <w:tcW w:w="6804" w:type="dxa"/>
          </w:tcPr>
          <w:p w14:paraId="3CEAE979" w14:textId="77777777" w:rsidR="00A03F59" w:rsidRPr="00990165" w:rsidRDefault="00A03F59" w:rsidP="005E22FB">
            <w:pPr>
              <w:pStyle w:val="TAL"/>
            </w:pPr>
            <w:r w:rsidRPr="00990165">
              <w:t>Indicates that the UE requested low access priority when the PDN connection was opened.</w:t>
            </w:r>
          </w:p>
          <w:p w14:paraId="1B0B8D04" w14:textId="77777777" w:rsidR="00A03F59" w:rsidRPr="00990165" w:rsidRDefault="00A03F59" w:rsidP="005E22FB">
            <w:pPr>
              <w:pStyle w:val="TAN"/>
            </w:pPr>
            <w:r w:rsidRPr="00990165">
              <w:t>NOTE:</w:t>
            </w:r>
            <w:r w:rsidRPr="00990165">
              <w:tab/>
              <w:t>The low access priority indicator is only stored for the purpose to be included in charging records.</w:t>
            </w:r>
          </w:p>
        </w:tc>
      </w:tr>
      <w:tr w:rsidR="00A03F59" w:rsidRPr="00990165" w14:paraId="2C268FD5" w14:textId="77777777" w:rsidTr="005E22FB">
        <w:trPr>
          <w:cantSplit/>
        </w:trPr>
        <w:tc>
          <w:tcPr>
            <w:tcW w:w="2835" w:type="dxa"/>
          </w:tcPr>
          <w:p w14:paraId="634335E9" w14:textId="77777777" w:rsidR="00A03F59" w:rsidRPr="00990165" w:rsidRDefault="00A03F59" w:rsidP="005E22FB">
            <w:pPr>
              <w:pStyle w:val="TAL"/>
            </w:pPr>
            <w:r w:rsidRPr="00990165">
              <w:t>PDN continuity at inter RAT mobility</w:t>
            </w:r>
          </w:p>
        </w:tc>
        <w:tc>
          <w:tcPr>
            <w:tcW w:w="6804" w:type="dxa"/>
          </w:tcPr>
          <w:p w14:paraId="24780A0E" w14:textId="77777777" w:rsidR="00A03F59" w:rsidRPr="00990165" w:rsidRDefault="00A03F59" w:rsidP="005E22FB">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A03F59" w:rsidRPr="00990165" w14:paraId="6F315363" w14:textId="77777777" w:rsidTr="005E22FB">
        <w:trPr>
          <w:cantSplit/>
        </w:trPr>
        <w:tc>
          <w:tcPr>
            <w:tcW w:w="9639" w:type="dxa"/>
            <w:gridSpan w:val="2"/>
          </w:tcPr>
          <w:p w14:paraId="5E68A290" w14:textId="77777777" w:rsidR="00A03F59" w:rsidRPr="00990165" w:rsidRDefault="00A03F59" w:rsidP="005E22FB">
            <w:pPr>
              <w:pStyle w:val="TAL"/>
            </w:pPr>
            <w:r w:rsidRPr="00990165">
              <w:t>For each bearer within the PDN connection:</w:t>
            </w:r>
          </w:p>
        </w:tc>
      </w:tr>
      <w:tr w:rsidR="00A03F59" w:rsidRPr="00990165" w14:paraId="3D5E1AC7" w14:textId="77777777" w:rsidTr="005E22FB">
        <w:trPr>
          <w:cantSplit/>
        </w:trPr>
        <w:tc>
          <w:tcPr>
            <w:tcW w:w="2835" w:type="dxa"/>
          </w:tcPr>
          <w:p w14:paraId="5258FE71" w14:textId="77777777" w:rsidR="00A03F59" w:rsidRPr="00990165" w:rsidRDefault="00A03F59" w:rsidP="005E22FB">
            <w:pPr>
              <w:pStyle w:val="TAL"/>
            </w:pPr>
            <w:r w:rsidRPr="00990165">
              <w:t xml:space="preserve">EPS Bearer ID </w:t>
            </w:r>
          </w:p>
        </w:tc>
        <w:tc>
          <w:tcPr>
            <w:tcW w:w="6804" w:type="dxa"/>
          </w:tcPr>
          <w:p w14:paraId="3B260A18" w14:textId="77777777" w:rsidR="00A03F59" w:rsidRPr="00990165" w:rsidRDefault="00A03F59" w:rsidP="005E22FB">
            <w:pPr>
              <w:pStyle w:val="TAL"/>
            </w:pPr>
            <w:r w:rsidRPr="00990165">
              <w:t>An EPS bearer identity uniquely identifies an EP S bearer for one UE accessing via E-UTRAN</w:t>
            </w:r>
          </w:p>
        </w:tc>
      </w:tr>
      <w:tr w:rsidR="00A03F59" w:rsidRPr="00990165" w14:paraId="40AE5B39" w14:textId="77777777" w:rsidTr="005E22FB">
        <w:trPr>
          <w:cantSplit/>
        </w:trPr>
        <w:tc>
          <w:tcPr>
            <w:tcW w:w="2835" w:type="dxa"/>
          </w:tcPr>
          <w:p w14:paraId="5E3618E3" w14:textId="77777777" w:rsidR="00A03F59" w:rsidRPr="00990165" w:rsidRDefault="00A03F59" w:rsidP="005E22FB">
            <w:pPr>
              <w:pStyle w:val="TAL"/>
            </w:pPr>
            <w:r w:rsidRPr="00990165">
              <w:t>TI</w:t>
            </w:r>
          </w:p>
        </w:tc>
        <w:tc>
          <w:tcPr>
            <w:tcW w:w="6804" w:type="dxa"/>
          </w:tcPr>
          <w:p w14:paraId="5C659913" w14:textId="77777777" w:rsidR="00A03F59" w:rsidRPr="00990165" w:rsidRDefault="00A03F59" w:rsidP="005E22FB">
            <w:pPr>
              <w:pStyle w:val="TAL"/>
            </w:pPr>
            <w:r w:rsidRPr="00990165">
              <w:t>Transaction Identifier</w:t>
            </w:r>
          </w:p>
        </w:tc>
      </w:tr>
      <w:tr w:rsidR="00A03F59" w:rsidRPr="00990165" w14:paraId="24BC871B" w14:textId="77777777" w:rsidTr="005E22FB">
        <w:trPr>
          <w:cantSplit/>
        </w:trPr>
        <w:tc>
          <w:tcPr>
            <w:tcW w:w="2835" w:type="dxa"/>
          </w:tcPr>
          <w:p w14:paraId="7BEE7411" w14:textId="77777777" w:rsidR="00A03F59" w:rsidRPr="00990165" w:rsidRDefault="00A03F59" w:rsidP="005E22FB">
            <w:pPr>
              <w:pStyle w:val="TAL"/>
            </w:pPr>
            <w:r w:rsidRPr="00990165">
              <w:t>S-GW IP address for S1-u/S11-u</w:t>
            </w:r>
          </w:p>
        </w:tc>
        <w:tc>
          <w:tcPr>
            <w:tcW w:w="6804" w:type="dxa"/>
          </w:tcPr>
          <w:p w14:paraId="05E7B2A1" w14:textId="77777777" w:rsidR="00A03F59" w:rsidRPr="00990165" w:rsidRDefault="00A03F59" w:rsidP="005E22FB">
            <w:pPr>
              <w:pStyle w:val="TAL"/>
            </w:pPr>
            <w:r w:rsidRPr="00990165">
              <w:t>IP address of the S</w:t>
            </w:r>
            <w:r w:rsidRPr="00990165">
              <w:noBreakHyphen/>
              <w:t>GW for the S1-u interface.</w:t>
            </w:r>
            <w:r>
              <w:t xml:space="preserve"> Also IP address of the S-GW for the S11-u interface if no separation of S1-U and S11-U is required.</w:t>
            </w:r>
            <w:r w:rsidRPr="00990165">
              <w:t xml:space="preserve"> The S11-u interface is used for Control Plane CIoT EPS </w:t>
            </w:r>
            <w:r>
              <w:t>Optimisation</w:t>
            </w:r>
            <w:r w:rsidRPr="00990165">
              <w:t>.</w:t>
            </w:r>
          </w:p>
        </w:tc>
      </w:tr>
      <w:tr w:rsidR="00A03F59" w:rsidRPr="00990165" w14:paraId="4937E23D" w14:textId="77777777" w:rsidTr="005E22FB">
        <w:trPr>
          <w:cantSplit/>
        </w:trPr>
        <w:tc>
          <w:tcPr>
            <w:tcW w:w="2835" w:type="dxa"/>
          </w:tcPr>
          <w:p w14:paraId="6F97EE9F" w14:textId="77777777" w:rsidR="00A03F59" w:rsidRPr="00990165" w:rsidRDefault="00A03F59" w:rsidP="005E22FB">
            <w:pPr>
              <w:pStyle w:val="TAL"/>
            </w:pPr>
            <w:r>
              <w:t>S-GW IP address for S11-u</w:t>
            </w:r>
          </w:p>
        </w:tc>
        <w:tc>
          <w:tcPr>
            <w:tcW w:w="6804" w:type="dxa"/>
          </w:tcPr>
          <w:p w14:paraId="32AA4578" w14:textId="77777777" w:rsidR="00A03F59" w:rsidRPr="00990165" w:rsidRDefault="00A03F59" w:rsidP="005E22FB">
            <w:pPr>
              <w:pStyle w:val="TAL"/>
            </w:pPr>
            <w:r>
              <w:t>IP address of the S</w:t>
            </w:r>
            <w:r>
              <w:noBreakHyphen/>
              <w:t>GW for the S11-u interfaces if S11-u is separated from S1-u. The S11-u interface is used for Control Plane CIoT EPS Optimisation.</w:t>
            </w:r>
          </w:p>
        </w:tc>
      </w:tr>
      <w:tr w:rsidR="00A03F59" w:rsidRPr="00990165" w14:paraId="5916E87D" w14:textId="77777777" w:rsidTr="005E22FB">
        <w:trPr>
          <w:cantSplit/>
        </w:trPr>
        <w:tc>
          <w:tcPr>
            <w:tcW w:w="2835" w:type="dxa"/>
          </w:tcPr>
          <w:p w14:paraId="7FEF093C" w14:textId="77777777" w:rsidR="00A03F59" w:rsidRPr="00990165" w:rsidRDefault="00A03F59" w:rsidP="005E22FB">
            <w:pPr>
              <w:pStyle w:val="TAL"/>
            </w:pPr>
            <w:r w:rsidRPr="00990165">
              <w:lastRenderedPageBreak/>
              <w:t>S-GW TEID for S1-u/S11-u</w:t>
            </w:r>
          </w:p>
        </w:tc>
        <w:tc>
          <w:tcPr>
            <w:tcW w:w="6804" w:type="dxa"/>
          </w:tcPr>
          <w:p w14:paraId="10424327" w14:textId="77777777" w:rsidR="00A03F59" w:rsidRPr="00990165" w:rsidRDefault="00A03F59" w:rsidP="005E22FB">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CIoT EPS </w:t>
            </w:r>
            <w:r>
              <w:t>Optimisation</w:t>
            </w:r>
            <w:r w:rsidRPr="00990165">
              <w:t>.</w:t>
            </w:r>
          </w:p>
        </w:tc>
      </w:tr>
      <w:tr w:rsidR="00A03F59" w:rsidRPr="00990165" w14:paraId="7FF000A3" w14:textId="77777777" w:rsidTr="005E22FB">
        <w:trPr>
          <w:cantSplit/>
        </w:trPr>
        <w:tc>
          <w:tcPr>
            <w:tcW w:w="2835" w:type="dxa"/>
          </w:tcPr>
          <w:p w14:paraId="5EE1DB86" w14:textId="77777777" w:rsidR="00A03F59" w:rsidRPr="00990165" w:rsidRDefault="00A03F59" w:rsidP="005E22FB">
            <w:pPr>
              <w:pStyle w:val="TAL"/>
            </w:pPr>
            <w:r>
              <w:t>S-GW TEID for S11-u</w:t>
            </w:r>
          </w:p>
        </w:tc>
        <w:tc>
          <w:tcPr>
            <w:tcW w:w="6804" w:type="dxa"/>
          </w:tcPr>
          <w:p w14:paraId="19AF94E6" w14:textId="77777777" w:rsidR="00A03F59" w:rsidRPr="00990165" w:rsidRDefault="00A03F59" w:rsidP="005E22FB">
            <w:pPr>
              <w:pStyle w:val="TAL"/>
            </w:pPr>
            <w:r>
              <w:t>Tunnel Endpoint Identifier of the S</w:t>
            </w:r>
            <w:r>
              <w:noBreakHyphen/>
              <w:t>GW for the S11-u interface if S11-u is separated from S1-u. The S11-u interface is used for Control Plane CIoT EPS Optimisation.</w:t>
            </w:r>
          </w:p>
        </w:tc>
      </w:tr>
      <w:tr w:rsidR="00A03F59" w:rsidRPr="00990165" w14:paraId="3343A647" w14:textId="77777777" w:rsidTr="005E22FB">
        <w:trPr>
          <w:cantSplit/>
        </w:trPr>
        <w:tc>
          <w:tcPr>
            <w:tcW w:w="2835" w:type="dxa"/>
          </w:tcPr>
          <w:p w14:paraId="35555930" w14:textId="77777777" w:rsidR="00A03F59" w:rsidRPr="00990165" w:rsidRDefault="00A03F59" w:rsidP="005E22FB">
            <w:pPr>
              <w:pStyle w:val="TAL"/>
            </w:pPr>
            <w:r w:rsidRPr="00990165">
              <w:t>MME IP address for S11-u</w:t>
            </w:r>
          </w:p>
        </w:tc>
        <w:tc>
          <w:tcPr>
            <w:tcW w:w="6804" w:type="dxa"/>
          </w:tcPr>
          <w:p w14:paraId="264B568A" w14:textId="77777777" w:rsidR="00A03F59" w:rsidRPr="00990165" w:rsidRDefault="00A03F59" w:rsidP="005E22FB">
            <w:pPr>
              <w:pStyle w:val="TAL"/>
            </w:pPr>
            <w:r w:rsidRPr="00990165">
              <w:t xml:space="preserve">MME IP address for the S11-u interface (Used by the S-GW). The S11-u interface is used for Control Plane CIoT EPS </w:t>
            </w:r>
            <w:r>
              <w:t>Optimisation</w:t>
            </w:r>
            <w:r w:rsidRPr="00990165">
              <w:t>.</w:t>
            </w:r>
          </w:p>
        </w:tc>
      </w:tr>
      <w:tr w:rsidR="00A03F59" w:rsidRPr="00990165" w14:paraId="2E4D1BB2" w14:textId="77777777" w:rsidTr="005E22FB">
        <w:trPr>
          <w:cantSplit/>
        </w:trPr>
        <w:tc>
          <w:tcPr>
            <w:tcW w:w="2835" w:type="dxa"/>
          </w:tcPr>
          <w:p w14:paraId="454EC9D5" w14:textId="77777777" w:rsidR="00A03F59" w:rsidRPr="00990165" w:rsidRDefault="00A03F59" w:rsidP="005E22FB">
            <w:pPr>
              <w:pStyle w:val="TAL"/>
            </w:pPr>
            <w:r w:rsidRPr="00990165">
              <w:t>MME TEID for S11-u</w:t>
            </w:r>
          </w:p>
        </w:tc>
        <w:tc>
          <w:tcPr>
            <w:tcW w:w="6804" w:type="dxa"/>
          </w:tcPr>
          <w:p w14:paraId="7AA1DAA0" w14:textId="77777777" w:rsidR="00A03F59" w:rsidRPr="00990165" w:rsidRDefault="00A03F59" w:rsidP="005E22FB">
            <w:pPr>
              <w:pStyle w:val="TAL"/>
            </w:pPr>
            <w:r w:rsidRPr="00990165">
              <w:t xml:space="preserve">MME Tunnel Endpoint Identifier for the S11-u interface (Used by the S-GW). The S11-u interface is used for Control Plane CIoT EPS </w:t>
            </w:r>
            <w:r>
              <w:t>Optimisation</w:t>
            </w:r>
            <w:r w:rsidRPr="00990165">
              <w:t>.</w:t>
            </w:r>
          </w:p>
        </w:tc>
      </w:tr>
      <w:tr w:rsidR="00A03F59" w:rsidRPr="00990165" w14:paraId="527CD790" w14:textId="77777777" w:rsidTr="005E22FB">
        <w:trPr>
          <w:cantSplit/>
        </w:trPr>
        <w:tc>
          <w:tcPr>
            <w:tcW w:w="2835" w:type="dxa"/>
          </w:tcPr>
          <w:p w14:paraId="5F2C40F9" w14:textId="77777777" w:rsidR="00A03F59" w:rsidRPr="00990165" w:rsidRDefault="00A03F59" w:rsidP="005E22FB">
            <w:pPr>
              <w:pStyle w:val="TAL"/>
            </w:pPr>
            <w:r w:rsidRPr="00990165">
              <w:t>PDN GW TEID for S5/S8 (user plane)</w:t>
            </w:r>
          </w:p>
        </w:tc>
        <w:tc>
          <w:tcPr>
            <w:tcW w:w="6804" w:type="dxa"/>
          </w:tcPr>
          <w:p w14:paraId="3FC56AF9" w14:textId="77777777" w:rsidR="00A03F59" w:rsidRPr="00990165" w:rsidRDefault="00A03F59" w:rsidP="005E22FB">
            <w:pPr>
              <w:pStyle w:val="TAL"/>
            </w:pPr>
            <w:r w:rsidRPr="00990165">
              <w:t>P</w:t>
            </w:r>
            <w:r w:rsidRPr="00990165">
              <w:noBreakHyphen/>
              <w:t>GW Tunnel Endpoint Identifier for the S5/S8 interface for the user plane. (Used for S</w:t>
            </w:r>
            <w:r w:rsidRPr="00990165">
              <w:noBreakHyphen/>
              <w:t>GW change only).</w:t>
            </w:r>
          </w:p>
          <w:p w14:paraId="13A5961F" w14:textId="77777777" w:rsidR="00A03F59" w:rsidRPr="00990165" w:rsidRDefault="00A03F59" w:rsidP="005E22FB">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A03F59" w:rsidRPr="00990165" w14:paraId="69AEEB0E" w14:textId="77777777" w:rsidTr="005E22FB">
        <w:trPr>
          <w:cantSplit/>
        </w:trPr>
        <w:tc>
          <w:tcPr>
            <w:tcW w:w="2835" w:type="dxa"/>
          </w:tcPr>
          <w:p w14:paraId="1A6680E9" w14:textId="77777777" w:rsidR="00A03F59" w:rsidRPr="00990165" w:rsidRDefault="00A03F59" w:rsidP="005E22FB">
            <w:pPr>
              <w:pStyle w:val="TAL"/>
            </w:pPr>
            <w:r w:rsidRPr="00990165">
              <w:t>PDN GW IP address for S5/S8 (user plane)</w:t>
            </w:r>
          </w:p>
        </w:tc>
        <w:tc>
          <w:tcPr>
            <w:tcW w:w="6804" w:type="dxa"/>
          </w:tcPr>
          <w:p w14:paraId="696C3D10" w14:textId="77777777" w:rsidR="00A03F59" w:rsidRPr="00990165" w:rsidRDefault="00A03F59" w:rsidP="005E22FB">
            <w:pPr>
              <w:pStyle w:val="TAL"/>
            </w:pPr>
            <w:r w:rsidRPr="00990165">
              <w:t>P GW IP address for user plane for the S5/S8 interface for the user plane. (Used for S</w:t>
            </w:r>
            <w:r w:rsidRPr="00990165">
              <w:noBreakHyphen/>
              <w:t>GW change only).</w:t>
            </w:r>
          </w:p>
          <w:p w14:paraId="786F8785" w14:textId="77777777" w:rsidR="00A03F59" w:rsidRPr="00990165" w:rsidRDefault="00A03F59" w:rsidP="005E22FB">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A03F59" w:rsidRPr="00990165" w14:paraId="410E8936" w14:textId="77777777" w:rsidTr="005E22FB">
        <w:trPr>
          <w:cantSplit/>
        </w:trPr>
        <w:tc>
          <w:tcPr>
            <w:tcW w:w="2835" w:type="dxa"/>
          </w:tcPr>
          <w:p w14:paraId="767C6E18" w14:textId="77777777" w:rsidR="00A03F59" w:rsidRPr="00990165" w:rsidRDefault="00A03F59" w:rsidP="005E22FB">
            <w:pPr>
              <w:pStyle w:val="TAL"/>
            </w:pPr>
            <w:r w:rsidRPr="00990165">
              <w:t>EPS bearer QoS</w:t>
            </w:r>
          </w:p>
        </w:tc>
        <w:tc>
          <w:tcPr>
            <w:tcW w:w="6804" w:type="dxa"/>
          </w:tcPr>
          <w:p w14:paraId="1E989225" w14:textId="77777777" w:rsidR="00A03F59" w:rsidRPr="00990165" w:rsidRDefault="00A03F59" w:rsidP="005E22FB">
            <w:pPr>
              <w:pStyle w:val="TAL"/>
            </w:pPr>
            <w:r w:rsidRPr="00990165">
              <w:t>QCI and ARP</w:t>
            </w:r>
          </w:p>
          <w:p w14:paraId="5E2B5FFE" w14:textId="77777777" w:rsidR="00A03F59" w:rsidRPr="00990165" w:rsidRDefault="00A03F59" w:rsidP="005E22FB">
            <w:pPr>
              <w:pStyle w:val="TAL"/>
            </w:pPr>
            <w:r w:rsidRPr="00990165">
              <w:t>optionally: GBR and MBR for GBR bearer</w:t>
            </w:r>
          </w:p>
        </w:tc>
      </w:tr>
      <w:tr w:rsidR="00A03F59" w:rsidRPr="00990165" w14:paraId="00648135" w14:textId="77777777" w:rsidTr="005E22FB">
        <w:trPr>
          <w:cantSplit/>
        </w:trPr>
        <w:tc>
          <w:tcPr>
            <w:tcW w:w="2835" w:type="dxa"/>
          </w:tcPr>
          <w:p w14:paraId="65B2B2B5" w14:textId="77777777" w:rsidR="00A03F59" w:rsidRPr="00990165" w:rsidRDefault="00A03F59" w:rsidP="005E22FB">
            <w:pPr>
              <w:pStyle w:val="TAL"/>
            </w:pPr>
            <w:r w:rsidRPr="00990165">
              <w:t>TFT</w:t>
            </w:r>
          </w:p>
        </w:tc>
        <w:tc>
          <w:tcPr>
            <w:tcW w:w="6804" w:type="dxa"/>
          </w:tcPr>
          <w:p w14:paraId="137EBEA5" w14:textId="77777777" w:rsidR="00A03F59" w:rsidRPr="00990165" w:rsidRDefault="00A03F59" w:rsidP="005E22FB">
            <w:pPr>
              <w:pStyle w:val="TAL"/>
            </w:pPr>
            <w:r w:rsidRPr="00990165">
              <w:t>Traffic Flow Template. (For PMIP-based S5/S8 only)</w:t>
            </w:r>
          </w:p>
        </w:tc>
      </w:tr>
      <w:tr w:rsidR="00A03F59" w:rsidRPr="00990165" w14:paraId="5659C862" w14:textId="77777777" w:rsidTr="005E22FB">
        <w:trPr>
          <w:cantSplit/>
        </w:trPr>
        <w:tc>
          <w:tcPr>
            <w:tcW w:w="2835" w:type="dxa"/>
          </w:tcPr>
          <w:p w14:paraId="2ABD89C0" w14:textId="77777777" w:rsidR="00A03F59" w:rsidRPr="00990165" w:rsidRDefault="00A03F59" w:rsidP="005E22FB">
            <w:pPr>
              <w:pStyle w:val="TAL"/>
            </w:pPr>
            <w:r>
              <w:t>Serving PLMN-Rate-Control</w:t>
            </w:r>
          </w:p>
        </w:tc>
        <w:tc>
          <w:tcPr>
            <w:tcW w:w="6804" w:type="dxa"/>
          </w:tcPr>
          <w:p w14:paraId="445A46C5" w14:textId="77777777" w:rsidR="00A03F59" w:rsidRPr="00990165" w:rsidRDefault="00A03F59" w:rsidP="005E22FB">
            <w:pPr>
              <w:pStyle w:val="TAL"/>
            </w:pPr>
            <w:r>
              <w:t>The Serving PLMN-Rate-Control limits the maximum number of NAS Data PDUs per deci hour sent per direction (uplink/downlink) using the Control Plane CIoT EPS Optimisation for a PDN connection.</w:t>
            </w:r>
          </w:p>
        </w:tc>
      </w:tr>
    </w:tbl>
    <w:p w14:paraId="4D69491E" w14:textId="77777777" w:rsidR="00A03F59" w:rsidRPr="00990165" w:rsidRDefault="00A03F59" w:rsidP="00A03F59">
      <w:pPr>
        <w:pStyle w:val="FP"/>
      </w:pPr>
    </w:p>
    <w:p w14:paraId="5B26E4DB" w14:textId="77777777" w:rsidR="00A03F59" w:rsidRPr="00990165" w:rsidRDefault="00A03F59" w:rsidP="00A03F59">
      <w:pPr>
        <w:keepNext/>
        <w:keepLines/>
      </w:pPr>
      <w:r w:rsidRPr="00990165">
        <w:t>The MME Emergency Configuration Data is used instead of UE subscription data received from the HSS, for all emergency bearer services that are established by an MME on UE request.</w:t>
      </w:r>
    </w:p>
    <w:p w14:paraId="7E26810B" w14:textId="77777777" w:rsidR="00A03F59" w:rsidRPr="00990165" w:rsidRDefault="00A03F59" w:rsidP="00A03F59">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A03F59" w:rsidRPr="00990165" w14:paraId="72164D0D" w14:textId="77777777" w:rsidTr="005E22FB">
        <w:trPr>
          <w:tblHeader/>
        </w:trPr>
        <w:tc>
          <w:tcPr>
            <w:tcW w:w="2835" w:type="dxa"/>
          </w:tcPr>
          <w:p w14:paraId="26317AE2" w14:textId="77777777" w:rsidR="00A03F59" w:rsidRPr="00990165" w:rsidRDefault="00A03F59" w:rsidP="005E22FB">
            <w:pPr>
              <w:pStyle w:val="TAH"/>
            </w:pPr>
            <w:r w:rsidRPr="00990165">
              <w:t>Field</w:t>
            </w:r>
          </w:p>
        </w:tc>
        <w:tc>
          <w:tcPr>
            <w:tcW w:w="6804" w:type="dxa"/>
          </w:tcPr>
          <w:p w14:paraId="5343FB8E" w14:textId="77777777" w:rsidR="00A03F59" w:rsidRPr="00990165" w:rsidRDefault="00A03F59" w:rsidP="005E22FB">
            <w:pPr>
              <w:pStyle w:val="TAH"/>
            </w:pPr>
            <w:r w:rsidRPr="00990165">
              <w:t>Description</w:t>
            </w:r>
          </w:p>
        </w:tc>
      </w:tr>
      <w:tr w:rsidR="00A03F59" w:rsidRPr="00990165" w14:paraId="50E1BC79" w14:textId="77777777" w:rsidTr="005E22FB">
        <w:tc>
          <w:tcPr>
            <w:tcW w:w="2835" w:type="dxa"/>
          </w:tcPr>
          <w:p w14:paraId="5C96DD16" w14:textId="77777777" w:rsidR="00A03F59" w:rsidRPr="00990165" w:rsidRDefault="00A03F59" w:rsidP="005E22FB">
            <w:pPr>
              <w:pStyle w:val="TAL"/>
            </w:pPr>
            <w:r w:rsidRPr="00990165">
              <w:t>Emergency Access Point Name (em APN)</w:t>
            </w:r>
          </w:p>
        </w:tc>
        <w:tc>
          <w:tcPr>
            <w:tcW w:w="6804" w:type="dxa"/>
          </w:tcPr>
          <w:p w14:paraId="22AC8E74" w14:textId="77777777" w:rsidR="00A03F59" w:rsidRPr="00990165" w:rsidRDefault="00A03F59" w:rsidP="005E22FB">
            <w:pPr>
              <w:pStyle w:val="TAL"/>
            </w:pPr>
            <w:r w:rsidRPr="00990165">
              <w:t>A label according to DNS naming conventions describing the access point used for Emergency PDN connection (wild card not allowed).</w:t>
            </w:r>
          </w:p>
        </w:tc>
      </w:tr>
      <w:tr w:rsidR="00A03F59" w:rsidRPr="00990165" w14:paraId="79F58375" w14:textId="77777777" w:rsidTr="005E22FB">
        <w:tc>
          <w:tcPr>
            <w:tcW w:w="2835" w:type="dxa"/>
          </w:tcPr>
          <w:p w14:paraId="7F0860F8" w14:textId="77777777" w:rsidR="00A03F59" w:rsidRPr="00990165" w:rsidRDefault="00A03F59" w:rsidP="005E22FB">
            <w:pPr>
              <w:pStyle w:val="TAL"/>
            </w:pPr>
            <w:r w:rsidRPr="00990165">
              <w:t>Emergency QoS profile</w:t>
            </w:r>
          </w:p>
        </w:tc>
        <w:tc>
          <w:tcPr>
            <w:tcW w:w="6804" w:type="dxa"/>
          </w:tcPr>
          <w:p w14:paraId="7F7D0353" w14:textId="77777777" w:rsidR="00A03F59" w:rsidRPr="00990165" w:rsidRDefault="00A03F59" w:rsidP="005E22FB">
            <w:pPr>
              <w:pStyle w:val="TAL"/>
            </w:pPr>
            <w:r w:rsidRPr="00990165">
              <w:t>The bearer level QoS parameter values for Emergency APN's default bearer (QCI and ARP). The ARP is an ARP value reserved for emergency bearers.</w:t>
            </w:r>
          </w:p>
        </w:tc>
      </w:tr>
      <w:tr w:rsidR="00A03F59" w:rsidRPr="00990165" w14:paraId="2081F799" w14:textId="77777777" w:rsidTr="005E22FB">
        <w:tc>
          <w:tcPr>
            <w:tcW w:w="2835" w:type="dxa"/>
          </w:tcPr>
          <w:p w14:paraId="5AC10687" w14:textId="77777777" w:rsidR="00A03F59" w:rsidRPr="00990165" w:rsidRDefault="00A03F59" w:rsidP="005E22FB">
            <w:pPr>
              <w:pStyle w:val="TAL"/>
            </w:pPr>
            <w:r w:rsidRPr="00990165">
              <w:t>Emergency APN-AMBR</w:t>
            </w:r>
          </w:p>
        </w:tc>
        <w:tc>
          <w:tcPr>
            <w:tcW w:w="6804" w:type="dxa"/>
          </w:tcPr>
          <w:p w14:paraId="3A245FF4" w14:textId="77777777" w:rsidR="00A03F59" w:rsidRPr="00990165" w:rsidRDefault="00A03F59" w:rsidP="005E22FB">
            <w:pPr>
              <w:pStyle w:val="TAL"/>
            </w:pPr>
            <w:r w:rsidRPr="00990165">
              <w:t>The Maximum Aggregated uplink and downlink MBR values to be shared across all Non-GBR bearers, which are established for the Emergency APN, as decided by the PDN GW.</w:t>
            </w:r>
          </w:p>
        </w:tc>
      </w:tr>
      <w:tr w:rsidR="00A03F59" w:rsidRPr="00990165" w14:paraId="37DE4260" w14:textId="77777777" w:rsidTr="005E22FB">
        <w:tc>
          <w:tcPr>
            <w:tcW w:w="2835" w:type="dxa"/>
          </w:tcPr>
          <w:p w14:paraId="350467E6" w14:textId="77777777" w:rsidR="00A03F59" w:rsidRPr="00990165" w:rsidRDefault="00A03F59" w:rsidP="005E22FB">
            <w:pPr>
              <w:pStyle w:val="TAL"/>
            </w:pPr>
            <w:r w:rsidRPr="00990165">
              <w:t>Emergency PDN GW identity</w:t>
            </w:r>
          </w:p>
        </w:tc>
        <w:tc>
          <w:tcPr>
            <w:tcW w:w="6804" w:type="dxa"/>
          </w:tcPr>
          <w:p w14:paraId="0512A8B1" w14:textId="77777777" w:rsidR="00A03F59" w:rsidRPr="00990165" w:rsidRDefault="00A03F59" w:rsidP="005E22FB">
            <w:pPr>
              <w:pStyle w:val="TAL"/>
            </w:pPr>
            <w:r w:rsidRPr="00990165">
              <w:t>The statically configured identity of the PDN GW used for emergency APN. The PDN GW identity may be either an FQDN or an IP address.</w:t>
            </w:r>
          </w:p>
        </w:tc>
      </w:tr>
      <w:tr w:rsidR="00A03F59" w:rsidRPr="00990165" w14:paraId="364F7E1C" w14:textId="77777777" w:rsidTr="005E22FB">
        <w:tc>
          <w:tcPr>
            <w:tcW w:w="2835" w:type="dxa"/>
          </w:tcPr>
          <w:p w14:paraId="64A53FEE" w14:textId="77777777" w:rsidR="00A03F59" w:rsidRPr="00990165" w:rsidRDefault="00A03F59" w:rsidP="005E22FB">
            <w:pPr>
              <w:pStyle w:val="TAL"/>
            </w:pPr>
            <w:r w:rsidRPr="00990165">
              <w:t>Non-3GPP HO Emergency PDN GW identity</w:t>
            </w:r>
          </w:p>
        </w:tc>
        <w:tc>
          <w:tcPr>
            <w:tcW w:w="6804" w:type="dxa"/>
          </w:tcPr>
          <w:p w14:paraId="32926C3F" w14:textId="77777777" w:rsidR="00A03F59" w:rsidRPr="00990165" w:rsidRDefault="00A03F59" w:rsidP="005E22FB">
            <w:pPr>
              <w:pStyle w:val="TAL"/>
            </w:pPr>
            <w:r w:rsidRPr="00990165">
              <w:t>The statically configured identity of the PDN GW used for emergency APN when a PLMN supports handover to non-3GPP access. The PDN GW identity may be either an FQDN or an IP address.(NOTE 1)</w:t>
            </w:r>
          </w:p>
        </w:tc>
      </w:tr>
      <w:tr w:rsidR="00A03F59" w:rsidRPr="00990165" w14:paraId="4DE1157C" w14:textId="77777777" w:rsidTr="005E22FB">
        <w:tc>
          <w:tcPr>
            <w:tcW w:w="9639" w:type="dxa"/>
            <w:gridSpan w:val="2"/>
          </w:tcPr>
          <w:p w14:paraId="22A5CE1E" w14:textId="77777777" w:rsidR="00A03F59" w:rsidRPr="00990165" w:rsidRDefault="00A03F59" w:rsidP="005E22FB">
            <w:pPr>
              <w:pStyle w:val="TAN"/>
            </w:pPr>
            <w:r w:rsidRPr="00990165">
              <w:t>NOTE:</w:t>
            </w:r>
            <w:r w:rsidRPr="00990165">
              <w:tab/>
              <w:t>The FQDN always resolves to one PDN GW.</w:t>
            </w:r>
          </w:p>
        </w:tc>
      </w:tr>
    </w:tbl>
    <w:p w14:paraId="4F0225EA" w14:textId="77777777" w:rsidR="00A03F59" w:rsidRPr="00990165" w:rsidRDefault="00A03F59" w:rsidP="00A03F59">
      <w:pPr>
        <w:pStyle w:val="FP"/>
      </w:pPr>
    </w:p>
    <w:p w14:paraId="2075631E" w14:textId="77777777" w:rsidR="00A03F59" w:rsidRPr="00990165" w:rsidRDefault="00A03F59" w:rsidP="00A03F59">
      <w:pPr>
        <w:pStyle w:val="NO"/>
      </w:pPr>
      <w:r w:rsidRPr="00990165">
        <w:t>NOTE</w:t>
      </w:r>
      <w:r>
        <w:t> 1</w:t>
      </w:r>
      <w:r w:rsidRPr="00990165">
        <w:t>:</w:t>
      </w:r>
      <w:r w:rsidRPr="00990165">
        <w:tab/>
        <w:t>QCI for Emergency APN's default bearer is set per operator configuration.</w:t>
      </w:r>
    </w:p>
    <w:p w14:paraId="526838F5" w14:textId="77777777" w:rsidR="00A03F59" w:rsidRPr="00990165" w:rsidRDefault="00A03F59" w:rsidP="00A03F59">
      <w:pPr>
        <w:keepNext/>
        <w:keepLines/>
      </w:pPr>
      <w:r>
        <w:lastRenderedPageBreak/>
        <w:t>The MME RLOS Configuration Data is used, for all RLOS PDN connection that are established by an MME on UE request instead of UE subscription data received from HSS.</w:t>
      </w:r>
    </w:p>
    <w:p w14:paraId="035DFEA7" w14:textId="77777777" w:rsidR="00A03F59" w:rsidRPr="00990165" w:rsidRDefault="00A03F59" w:rsidP="00A03F59">
      <w:pPr>
        <w:pStyle w:val="TH"/>
      </w:pPr>
      <w:r>
        <w:t>Table 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A03F59" w:rsidRPr="00990165" w14:paraId="0EB2B2D4" w14:textId="77777777" w:rsidTr="005E22FB">
        <w:trPr>
          <w:tblHeader/>
        </w:trPr>
        <w:tc>
          <w:tcPr>
            <w:tcW w:w="2835" w:type="dxa"/>
          </w:tcPr>
          <w:p w14:paraId="47FEF282" w14:textId="77777777" w:rsidR="00A03F59" w:rsidRPr="00990165" w:rsidRDefault="00A03F59" w:rsidP="005E22FB">
            <w:pPr>
              <w:pStyle w:val="TAH"/>
            </w:pPr>
            <w:r w:rsidRPr="00990165">
              <w:t>Field</w:t>
            </w:r>
          </w:p>
        </w:tc>
        <w:tc>
          <w:tcPr>
            <w:tcW w:w="6804" w:type="dxa"/>
          </w:tcPr>
          <w:p w14:paraId="1AAA34A7" w14:textId="77777777" w:rsidR="00A03F59" w:rsidRPr="00990165" w:rsidRDefault="00A03F59" w:rsidP="005E22FB">
            <w:pPr>
              <w:pStyle w:val="TAH"/>
            </w:pPr>
            <w:r w:rsidRPr="00990165">
              <w:t>Description</w:t>
            </w:r>
          </w:p>
        </w:tc>
      </w:tr>
      <w:tr w:rsidR="00A03F59" w:rsidRPr="00990165" w14:paraId="4DFCB25C" w14:textId="77777777" w:rsidTr="005E22FB">
        <w:tc>
          <w:tcPr>
            <w:tcW w:w="2835" w:type="dxa"/>
          </w:tcPr>
          <w:p w14:paraId="78831F6B" w14:textId="77777777" w:rsidR="00A03F59" w:rsidRPr="00990165" w:rsidRDefault="00A03F59" w:rsidP="005E22FB">
            <w:pPr>
              <w:pStyle w:val="TAL"/>
            </w:pPr>
            <w:r>
              <w:t>Restricted Local Operator Services</w:t>
            </w:r>
            <w:r w:rsidRPr="00990165">
              <w:t xml:space="preserve"> Access Point Name (</w:t>
            </w:r>
            <w:r>
              <w:t>RLOS</w:t>
            </w:r>
            <w:r w:rsidRPr="00990165">
              <w:t xml:space="preserve"> APN)</w:t>
            </w:r>
          </w:p>
        </w:tc>
        <w:tc>
          <w:tcPr>
            <w:tcW w:w="6804" w:type="dxa"/>
          </w:tcPr>
          <w:p w14:paraId="595932BF" w14:textId="77777777" w:rsidR="00A03F59" w:rsidRPr="00990165" w:rsidRDefault="00A03F59" w:rsidP="005E22FB">
            <w:pPr>
              <w:pStyle w:val="TAL"/>
            </w:pPr>
            <w:r w:rsidRPr="00990165">
              <w:t xml:space="preserve">A label according to DNS naming conventions describing the access point used for </w:t>
            </w:r>
            <w:r>
              <w:t>RLOS</w:t>
            </w:r>
            <w:r w:rsidRPr="00990165">
              <w:t xml:space="preserve"> PDN connection (wild card not allowed).</w:t>
            </w:r>
          </w:p>
        </w:tc>
      </w:tr>
      <w:tr w:rsidR="00A03F59" w:rsidRPr="00990165" w14:paraId="16A704C5" w14:textId="77777777" w:rsidTr="005E22FB">
        <w:tc>
          <w:tcPr>
            <w:tcW w:w="2835" w:type="dxa"/>
          </w:tcPr>
          <w:p w14:paraId="72535F9E" w14:textId="77777777" w:rsidR="00A03F59" w:rsidRPr="00990165" w:rsidRDefault="00A03F59" w:rsidP="005E22FB">
            <w:pPr>
              <w:pStyle w:val="TAL"/>
            </w:pPr>
            <w:r>
              <w:t>RLOS</w:t>
            </w:r>
            <w:r w:rsidRPr="00990165">
              <w:t xml:space="preserve"> QoS profile</w:t>
            </w:r>
          </w:p>
        </w:tc>
        <w:tc>
          <w:tcPr>
            <w:tcW w:w="6804" w:type="dxa"/>
          </w:tcPr>
          <w:p w14:paraId="03881555" w14:textId="77777777" w:rsidR="00A03F59" w:rsidRPr="00990165" w:rsidRDefault="00A03F59" w:rsidP="005E22FB">
            <w:pPr>
              <w:pStyle w:val="TAL"/>
            </w:pPr>
            <w:r w:rsidRPr="00990165">
              <w:t xml:space="preserve">The bearer level QoS parameter values for </w:t>
            </w:r>
            <w:r>
              <w:t>RLOS</w:t>
            </w:r>
            <w:r w:rsidRPr="00990165">
              <w:t xml:space="preserve"> APN's default bearer (QCI and ARP). </w:t>
            </w:r>
          </w:p>
        </w:tc>
      </w:tr>
      <w:tr w:rsidR="00A03F59" w:rsidRPr="00990165" w14:paraId="34EC0850" w14:textId="77777777" w:rsidTr="005E22FB">
        <w:tc>
          <w:tcPr>
            <w:tcW w:w="2835" w:type="dxa"/>
          </w:tcPr>
          <w:p w14:paraId="206EB776" w14:textId="77777777" w:rsidR="00A03F59" w:rsidRPr="00990165" w:rsidRDefault="00A03F59" w:rsidP="005E22FB">
            <w:pPr>
              <w:pStyle w:val="TAL"/>
            </w:pPr>
            <w:r>
              <w:t>RLOS</w:t>
            </w:r>
            <w:r w:rsidRPr="00990165">
              <w:t xml:space="preserve"> APN-AMBR</w:t>
            </w:r>
          </w:p>
        </w:tc>
        <w:tc>
          <w:tcPr>
            <w:tcW w:w="6804" w:type="dxa"/>
          </w:tcPr>
          <w:p w14:paraId="5280DEB1" w14:textId="77777777" w:rsidR="00A03F59" w:rsidRPr="00990165" w:rsidRDefault="00A03F59" w:rsidP="005E22FB">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A03F59" w:rsidRPr="00990165" w14:paraId="62E6902F" w14:textId="77777777" w:rsidTr="005E22FB">
        <w:tc>
          <w:tcPr>
            <w:tcW w:w="2835" w:type="dxa"/>
          </w:tcPr>
          <w:p w14:paraId="5E07C0FF" w14:textId="77777777" w:rsidR="00A03F59" w:rsidRPr="00990165" w:rsidRDefault="00A03F59" w:rsidP="005E22FB">
            <w:pPr>
              <w:pStyle w:val="TAL"/>
            </w:pPr>
            <w:r>
              <w:t>RLOS</w:t>
            </w:r>
            <w:r w:rsidRPr="00990165">
              <w:t xml:space="preserve"> PDN GW identity</w:t>
            </w:r>
          </w:p>
        </w:tc>
        <w:tc>
          <w:tcPr>
            <w:tcW w:w="6804" w:type="dxa"/>
          </w:tcPr>
          <w:p w14:paraId="6A83F1F7" w14:textId="77777777" w:rsidR="00A03F59" w:rsidRPr="00990165" w:rsidRDefault="00A03F59" w:rsidP="005E22FB">
            <w:pPr>
              <w:pStyle w:val="TAL"/>
            </w:pPr>
            <w:r w:rsidRPr="00990165">
              <w:t xml:space="preserve">The statically configured identity of the PDN GW used for </w:t>
            </w:r>
            <w:r>
              <w:t>RLOS</w:t>
            </w:r>
            <w:r w:rsidRPr="00990165">
              <w:t xml:space="preserve"> APN. The PDN GW identity may be either an FQDN or an IP address.</w:t>
            </w:r>
          </w:p>
        </w:tc>
      </w:tr>
      <w:tr w:rsidR="00A03F59" w:rsidRPr="00990165" w14:paraId="346DA89F" w14:textId="77777777" w:rsidTr="005E22FB">
        <w:tc>
          <w:tcPr>
            <w:tcW w:w="9639" w:type="dxa"/>
            <w:gridSpan w:val="2"/>
          </w:tcPr>
          <w:p w14:paraId="423633CA" w14:textId="77777777" w:rsidR="00A03F59" w:rsidRPr="00990165" w:rsidRDefault="00A03F59" w:rsidP="005E22FB">
            <w:pPr>
              <w:pStyle w:val="TAN"/>
            </w:pPr>
            <w:r w:rsidRPr="00990165">
              <w:t>NOTE:</w:t>
            </w:r>
            <w:r w:rsidRPr="00990165">
              <w:tab/>
            </w:r>
            <w:r>
              <w:t>The FQDN always resolves to one PDN GW.</w:t>
            </w:r>
          </w:p>
        </w:tc>
      </w:tr>
    </w:tbl>
    <w:p w14:paraId="6DEAA63D" w14:textId="77777777" w:rsidR="00A03F59" w:rsidRPr="00990165" w:rsidRDefault="00A03F59" w:rsidP="00A03F59">
      <w:pPr>
        <w:pStyle w:val="FP"/>
      </w:pPr>
    </w:p>
    <w:p w14:paraId="5DF86121" w14:textId="77777777" w:rsidR="00A03F59" w:rsidRPr="00990165" w:rsidRDefault="00A03F59" w:rsidP="00A03F59">
      <w:pPr>
        <w:pStyle w:val="NO"/>
      </w:pPr>
      <w:r>
        <w:t>NOTE 2:</w:t>
      </w:r>
      <w:r>
        <w:tab/>
        <w:t>QCI and ARP for RLOS APN's default bearer is set per operator configuration.</w:t>
      </w:r>
    </w:p>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3E011" w14:textId="77777777" w:rsidR="005F53E4" w:rsidRDefault="005F53E4">
      <w:r>
        <w:separator/>
      </w:r>
    </w:p>
  </w:endnote>
  <w:endnote w:type="continuationSeparator" w:id="0">
    <w:p w14:paraId="7634FCC2" w14:textId="77777777" w:rsidR="005F53E4" w:rsidRDefault="005F5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86065" w14:textId="77777777" w:rsidR="005F53E4" w:rsidRDefault="005F53E4">
      <w:r>
        <w:separator/>
      </w:r>
    </w:p>
  </w:footnote>
  <w:footnote w:type="continuationSeparator" w:id="0">
    <w:p w14:paraId="69CE2431" w14:textId="77777777" w:rsidR="005F53E4" w:rsidRDefault="005F5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456EED0D"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225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1179C987"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225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5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456E"/>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E5B75"/>
    <w:rsid w:val="000F0C64"/>
    <w:rsid w:val="000F0ED4"/>
    <w:rsid w:val="000F2544"/>
    <w:rsid w:val="000F6A9C"/>
    <w:rsid w:val="00101848"/>
    <w:rsid w:val="00104E8A"/>
    <w:rsid w:val="0010627A"/>
    <w:rsid w:val="00110FF5"/>
    <w:rsid w:val="001145BF"/>
    <w:rsid w:val="00114B8E"/>
    <w:rsid w:val="00114CA1"/>
    <w:rsid w:val="0011527A"/>
    <w:rsid w:val="001170A2"/>
    <w:rsid w:val="00117579"/>
    <w:rsid w:val="001212D5"/>
    <w:rsid w:val="001225EC"/>
    <w:rsid w:val="00122802"/>
    <w:rsid w:val="00123550"/>
    <w:rsid w:val="00127DD7"/>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0B9"/>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4914"/>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37697"/>
    <w:rsid w:val="002400FD"/>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54D5"/>
    <w:rsid w:val="003165A1"/>
    <w:rsid w:val="003172DC"/>
    <w:rsid w:val="00321029"/>
    <w:rsid w:val="00322989"/>
    <w:rsid w:val="00322B40"/>
    <w:rsid w:val="00323786"/>
    <w:rsid w:val="003246C0"/>
    <w:rsid w:val="00324B2E"/>
    <w:rsid w:val="0033066B"/>
    <w:rsid w:val="00335636"/>
    <w:rsid w:val="003363D3"/>
    <w:rsid w:val="0034005F"/>
    <w:rsid w:val="00340E7C"/>
    <w:rsid w:val="003416A3"/>
    <w:rsid w:val="003422C6"/>
    <w:rsid w:val="00342C0E"/>
    <w:rsid w:val="003448DC"/>
    <w:rsid w:val="003505DD"/>
    <w:rsid w:val="0035462D"/>
    <w:rsid w:val="00354E8D"/>
    <w:rsid w:val="003615E9"/>
    <w:rsid w:val="003622E7"/>
    <w:rsid w:val="00363419"/>
    <w:rsid w:val="00365C1C"/>
    <w:rsid w:val="00365FE4"/>
    <w:rsid w:val="003672C3"/>
    <w:rsid w:val="0037236E"/>
    <w:rsid w:val="003744EE"/>
    <w:rsid w:val="003768A3"/>
    <w:rsid w:val="00386315"/>
    <w:rsid w:val="00387B04"/>
    <w:rsid w:val="003900F5"/>
    <w:rsid w:val="00390CB6"/>
    <w:rsid w:val="00395341"/>
    <w:rsid w:val="00396774"/>
    <w:rsid w:val="003A04CC"/>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0344"/>
    <w:rsid w:val="00462535"/>
    <w:rsid w:val="00462AF8"/>
    <w:rsid w:val="00462F7E"/>
    <w:rsid w:val="0046369B"/>
    <w:rsid w:val="004666C5"/>
    <w:rsid w:val="0046766F"/>
    <w:rsid w:val="00467B23"/>
    <w:rsid w:val="00467E95"/>
    <w:rsid w:val="00472813"/>
    <w:rsid w:val="0047388D"/>
    <w:rsid w:val="004758D6"/>
    <w:rsid w:val="00475D51"/>
    <w:rsid w:val="004764ED"/>
    <w:rsid w:val="00477A79"/>
    <w:rsid w:val="0048388F"/>
    <w:rsid w:val="00490934"/>
    <w:rsid w:val="00494A1A"/>
    <w:rsid w:val="00494C83"/>
    <w:rsid w:val="004962CB"/>
    <w:rsid w:val="004965F9"/>
    <w:rsid w:val="0049777D"/>
    <w:rsid w:val="004A0858"/>
    <w:rsid w:val="004A095B"/>
    <w:rsid w:val="004A6088"/>
    <w:rsid w:val="004B1414"/>
    <w:rsid w:val="004B2D49"/>
    <w:rsid w:val="004B3CBB"/>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4EA"/>
    <w:rsid w:val="00525613"/>
    <w:rsid w:val="0053091A"/>
    <w:rsid w:val="00530B29"/>
    <w:rsid w:val="00531D1A"/>
    <w:rsid w:val="00543E6C"/>
    <w:rsid w:val="00545FFE"/>
    <w:rsid w:val="00546F97"/>
    <w:rsid w:val="00547055"/>
    <w:rsid w:val="00547709"/>
    <w:rsid w:val="005510B3"/>
    <w:rsid w:val="0055273C"/>
    <w:rsid w:val="00552BDC"/>
    <w:rsid w:val="00554FC1"/>
    <w:rsid w:val="00555137"/>
    <w:rsid w:val="005575B2"/>
    <w:rsid w:val="00565087"/>
    <w:rsid w:val="00565B3F"/>
    <w:rsid w:val="00567E04"/>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3E4"/>
    <w:rsid w:val="005F5DC4"/>
    <w:rsid w:val="005F7062"/>
    <w:rsid w:val="00600DCD"/>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0AB8"/>
    <w:rsid w:val="0065225E"/>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184A"/>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A45DB"/>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43E7"/>
    <w:rsid w:val="008251CA"/>
    <w:rsid w:val="00825287"/>
    <w:rsid w:val="00825BE7"/>
    <w:rsid w:val="00826521"/>
    <w:rsid w:val="0083168F"/>
    <w:rsid w:val="00832321"/>
    <w:rsid w:val="0083638B"/>
    <w:rsid w:val="00842D5E"/>
    <w:rsid w:val="0085237A"/>
    <w:rsid w:val="00852B24"/>
    <w:rsid w:val="00854721"/>
    <w:rsid w:val="00864D6D"/>
    <w:rsid w:val="00865B6A"/>
    <w:rsid w:val="00866132"/>
    <w:rsid w:val="008712A3"/>
    <w:rsid w:val="00871F96"/>
    <w:rsid w:val="008729DD"/>
    <w:rsid w:val="00873A87"/>
    <w:rsid w:val="008740C6"/>
    <w:rsid w:val="00874ABF"/>
    <w:rsid w:val="00874EDC"/>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B42AD"/>
    <w:rsid w:val="008B7D4D"/>
    <w:rsid w:val="008C0526"/>
    <w:rsid w:val="008C1411"/>
    <w:rsid w:val="008C15DA"/>
    <w:rsid w:val="008C1638"/>
    <w:rsid w:val="008C496E"/>
    <w:rsid w:val="008C5A44"/>
    <w:rsid w:val="008C5EF2"/>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041F"/>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3F59"/>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66B"/>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8C1"/>
    <w:rsid w:val="00BA1C8E"/>
    <w:rsid w:val="00BA40FA"/>
    <w:rsid w:val="00BA486A"/>
    <w:rsid w:val="00BA5B95"/>
    <w:rsid w:val="00BA763C"/>
    <w:rsid w:val="00BB11DC"/>
    <w:rsid w:val="00BB3001"/>
    <w:rsid w:val="00BB39B6"/>
    <w:rsid w:val="00BB436B"/>
    <w:rsid w:val="00BB4A57"/>
    <w:rsid w:val="00BB51AD"/>
    <w:rsid w:val="00BC0F7D"/>
    <w:rsid w:val="00BC3FB3"/>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1319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3688A"/>
    <w:rsid w:val="00C45231"/>
    <w:rsid w:val="00C45809"/>
    <w:rsid w:val="00C54151"/>
    <w:rsid w:val="00C544AA"/>
    <w:rsid w:val="00C5523C"/>
    <w:rsid w:val="00C55E27"/>
    <w:rsid w:val="00C56EA6"/>
    <w:rsid w:val="00C60B57"/>
    <w:rsid w:val="00C64301"/>
    <w:rsid w:val="00C65EBC"/>
    <w:rsid w:val="00C6781B"/>
    <w:rsid w:val="00C7157E"/>
    <w:rsid w:val="00C7210F"/>
    <w:rsid w:val="00C72833"/>
    <w:rsid w:val="00C72C60"/>
    <w:rsid w:val="00C737C9"/>
    <w:rsid w:val="00C74365"/>
    <w:rsid w:val="00C809EA"/>
    <w:rsid w:val="00C83495"/>
    <w:rsid w:val="00C8461E"/>
    <w:rsid w:val="00C87183"/>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1EA4"/>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27E8E"/>
    <w:rsid w:val="00D30642"/>
    <w:rsid w:val="00D3256C"/>
    <w:rsid w:val="00D3366D"/>
    <w:rsid w:val="00D3401D"/>
    <w:rsid w:val="00D34ABD"/>
    <w:rsid w:val="00D351D4"/>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76213"/>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3FA0"/>
    <w:rsid w:val="00E151E9"/>
    <w:rsid w:val="00E15579"/>
    <w:rsid w:val="00E15C61"/>
    <w:rsid w:val="00E15F89"/>
    <w:rsid w:val="00E17600"/>
    <w:rsid w:val="00E24CE8"/>
    <w:rsid w:val="00E26749"/>
    <w:rsid w:val="00E2742B"/>
    <w:rsid w:val="00E27A7F"/>
    <w:rsid w:val="00E34A41"/>
    <w:rsid w:val="00E40249"/>
    <w:rsid w:val="00E40B2A"/>
    <w:rsid w:val="00E47AB5"/>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5A19"/>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1F0C"/>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3F5A"/>
    <w:rsid w:val="00FD4671"/>
    <w:rsid w:val="00FD4EB0"/>
    <w:rsid w:val="00FE0360"/>
    <w:rsid w:val="00FE1258"/>
    <w:rsid w:val="00FE1C2D"/>
    <w:rsid w:val="00FE1CD2"/>
    <w:rsid w:val="00FE335C"/>
    <w:rsid w:val="00FE4E22"/>
    <w:rsid w:val="00FE5947"/>
    <w:rsid w:val="00FF1BC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5D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rsid w:val="002400FD"/>
  </w:style>
  <w:style w:type="character" w:customStyle="1" w:styleId="TANChar">
    <w:name w:val="TAN Char"/>
    <w:link w:val="TAN"/>
    <w:rsid w:val="001D491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46</TotalTime>
  <Pages>60</Pages>
  <Words>34793</Words>
  <Characters>198326</Characters>
  <Application>Microsoft Office Word</Application>
  <DocSecurity>0</DocSecurity>
  <Lines>1652</Lines>
  <Paragraphs>465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232654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46</cp:revision>
  <dcterms:created xsi:type="dcterms:W3CDTF">2023-11-02T11:02:00Z</dcterms:created>
  <dcterms:modified xsi:type="dcterms:W3CDTF">2024-02-16T13:02:00Z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